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A07969E" w14:textId="77777777" w:rsidR="00802DCF" w:rsidRPr="00395634" w:rsidRDefault="00395634" w:rsidP="00707CA7">
      <w:pPr>
        <w:jc w:val="center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17948F9A" wp14:editId="3955D2EC">
                <wp:simplePos x="0" y="0"/>
                <wp:positionH relativeFrom="margin">
                  <wp:posOffset>5038958</wp:posOffset>
                </wp:positionH>
                <wp:positionV relativeFrom="paragraph">
                  <wp:posOffset>-255806</wp:posOffset>
                </wp:positionV>
                <wp:extent cx="1609927" cy="393970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927" cy="3939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3209CA" w14:textId="77777777" w:rsidR="00395634" w:rsidRPr="00BC70A6" w:rsidRDefault="00395634" w:rsidP="00395634">
                            <w:pPr>
                              <w:rPr>
                                <w:rFonts w:ascii="Arial" w:hAnsi="Arial" w:cs="Arial"/>
                                <w:b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BC70A6">
                              <w:rPr>
                                <w:rFonts w:ascii="Arial" w:hAnsi="Arial" w:cs="Arial"/>
                                <w:b/>
                                <w:color w:val="0070C0"/>
                                <w:sz w:val="28"/>
                                <w:szCs w:val="28"/>
                                <w:shd w:val="clear" w:color="auto" w:fill="FFFFFF"/>
                              </w:rPr>
                              <w:t>ANSWER KEY</w:t>
                            </w:r>
                          </w:p>
                          <w:p w14:paraId="26AE90BB" w14:textId="77777777" w:rsidR="00395634" w:rsidRDefault="00395634" w:rsidP="0039563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17948F9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6.75pt;margin-top:-20.15pt;width:126.75pt;height:31pt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" filled="f" stroked="f">
                <v:textbox>
                  <w:txbxContent>
                    <w:p w14:paraId="7C3209CA" w14:textId="77777777" w:rsidR="00395634" w:rsidRPr="00BC70A6" w:rsidRDefault="00395634" w:rsidP="00395634">
                      <w:pPr>
                        <w:rPr>
                          <w:rFonts w:ascii="Arial" w:hAnsi="Arial" w:cs="Arial"/>
                          <w:b/>
                          <w:color w:val="0070C0"/>
                          <w:sz w:val="28"/>
                          <w:szCs w:val="28"/>
                        </w:rPr>
                      </w:pPr>
                      <w:r w:rsidRPr="00BC70A6">
                        <w:rPr>
                          <w:rFonts w:ascii="Arial" w:hAnsi="Arial" w:cs="Arial"/>
                          <w:b/>
                          <w:color w:val="0070C0"/>
                          <w:sz w:val="28"/>
                          <w:szCs w:val="28"/>
                          <w:shd w:val="clear" w:color="auto" w:fill="FFFFFF"/>
                        </w:rPr>
                        <w:t>ANSWER KEY</w:t>
                      </w:r>
                    </w:p>
                    <w:p w14:paraId="26AE90BB" w14:textId="77777777" w:rsidR="00395634" w:rsidRDefault="00395634" w:rsidP="00395634"/>
                  </w:txbxContent>
                </v:textbox>
                <w10:wrap anchorx="margin"/>
              </v:shape>
            </w:pict>
          </mc:Fallback>
        </mc:AlternateContent>
      </w:r>
      <w:r w:rsidR="00707CA7" w:rsidRPr="00395634">
        <w:rPr>
          <w:rFonts w:ascii="Arial" w:hAnsi="Arial" w:cs="Arial"/>
          <w:b/>
          <w:sz w:val="28"/>
          <w:szCs w:val="28"/>
          <w:u w:val="single"/>
        </w:rPr>
        <w:t>Lesson 5 Notes: Sets and Venn Diagrams</w:t>
      </w:r>
    </w:p>
    <w:p w14:paraId="702A0AEE" w14:textId="77777777" w:rsidR="00707CA7" w:rsidRPr="00395634" w:rsidRDefault="00707CA7">
      <w:pPr>
        <w:rPr>
          <w:rFonts w:ascii="Arial" w:hAnsi="Arial" w:cs="Arial"/>
          <w:sz w:val="28"/>
          <w:szCs w:val="28"/>
        </w:rPr>
      </w:pPr>
    </w:p>
    <w:p w14:paraId="17F23D02" w14:textId="77777777" w:rsidR="006F6F51" w:rsidRPr="00395634" w:rsidRDefault="00E94A3E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2C89889E" wp14:editId="334AE9EB">
                <wp:simplePos x="0" y="0"/>
                <wp:positionH relativeFrom="column">
                  <wp:posOffset>1414708</wp:posOffset>
                </wp:positionH>
                <wp:positionV relativeFrom="paragraph">
                  <wp:posOffset>80526</wp:posOffset>
                </wp:positionV>
                <wp:extent cx="3329305" cy="1404620"/>
                <wp:effectExtent l="0" t="0" r="4445" b="952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930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AAE58E" w14:textId="77777777" w:rsidR="00E94A3E" w:rsidRPr="004B4842" w:rsidRDefault="00D20A8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</w:t>
                            </w:r>
                            <w:r w:rsidR="00E94A3E" w:rsidRP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collection of objects called elements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C89889E" id="_x0000_s1027" type="#_x0000_t202" style="position:absolute;margin-left:111.4pt;margin-top:6.35pt;width:262.15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" stroked="f">
                <v:textbox style="mso-fit-shape-to-text:t">
                  <w:txbxContent>
                    <w:p w14:paraId="37AAE58E" w14:textId="77777777" w:rsidR="00E94A3E" w:rsidRPr="004B4842" w:rsidRDefault="00D20A8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</w:t>
                      </w:r>
                      <w:r w:rsidR="00E94A3E" w:rsidRP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collection of objects called elements</w:t>
                      </w:r>
                    </w:p>
                  </w:txbxContent>
                </v:textbox>
              </v:shape>
            </w:pict>
          </mc:Fallback>
        </mc:AlternateContent>
      </w:r>
      <w:r w:rsidR="00B36072" w:rsidRPr="00395634">
        <w:rPr>
          <w:rFonts w:ascii="Arial" w:hAnsi="Arial" w:cs="Arial"/>
          <w:sz w:val="28"/>
          <w:szCs w:val="28"/>
        </w:rPr>
        <w:t xml:space="preserve">Definition of </w:t>
      </w:r>
      <w:r w:rsidR="00B36072" w:rsidRPr="00395634">
        <w:rPr>
          <w:rFonts w:ascii="Arial" w:hAnsi="Arial" w:cs="Arial"/>
          <w:b/>
          <w:sz w:val="28"/>
          <w:szCs w:val="28"/>
          <w:u w:val="single"/>
        </w:rPr>
        <w:t>Set</w:t>
      </w:r>
      <w:r w:rsidR="00B36072" w:rsidRPr="00395634">
        <w:rPr>
          <w:rFonts w:ascii="Arial" w:hAnsi="Arial" w:cs="Arial"/>
          <w:sz w:val="28"/>
          <w:szCs w:val="28"/>
        </w:rPr>
        <w:t>:</w:t>
      </w:r>
    </w:p>
    <w:p w14:paraId="431B229C" w14:textId="77777777" w:rsidR="00B36072" w:rsidRPr="00395634" w:rsidRDefault="00B36072">
      <w:pPr>
        <w:rPr>
          <w:rFonts w:ascii="Arial" w:hAnsi="Arial" w:cs="Arial"/>
          <w:sz w:val="28"/>
          <w:szCs w:val="28"/>
        </w:rPr>
      </w:pPr>
    </w:p>
    <w:p w14:paraId="030B8CF2" w14:textId="77777777" w:rsidR="00B36072" w:rsidRPr="00395634" w:rsidRDefault="00B36072">
      <w:pPr>
        <w:rPr>
          <w:rFonts w:ascii="Arial" w:hAnsi="Arial" w:cs="Arial"/>
          <w:sz w:val="28"/>
          <w:szCs w:val="28"/>
        </w:rPr>
      </w:pPr>
    </w:p>
    <w:p w14:paraId="6D2AE452" w14:textId="77777777" w:rsidR="00176025" w:rsidRPr="00395634" w:rsidRDefault="00176025">
      <w:pPr>
        <w:rPr>
          <w:rFonts w:ascii="Arial" w:hAnsi="Arial" w:cs="Arial"/>
          <w:sz w:val="28"/>
          <w:szCs w:val="28"/>
        </w:rPr>
      </w:pPr>
    </w:p>
    <w:p w14:paraId="218617C7" w14:textId="77777777" w:rsidR="00B36072" w:rsidRPr="00395634" w:rsidRDefault="00B36072">
      <w:pPr>
        <w:rPr>
          <w:rFonts w:ascii="Arial" w:hAnsi="Arial" w:cs="Arial"/>
          <w:sz w:val="28"/>
          <w:szCs w:val="28"/>
        </w:rPr>
      </w:pPr>
    </w:p>
    <w:p w14:paraId="304AECC2" w14:textId="77777777" w:rsidR="00B36072" w:rsidRPr="00395634" w:rsidRDefault="00B36072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Definition of </w:t>
      </w:r>
      <w:r w:rsidRPr="00395634">
        <w:rPr>
          <w:rFonts w:ascii="Arial" w:hAnsi="Arial" w:cs="Arial"/>
          <w:b/>
          <w:sz w:val="28"/>
          <w:szCs w:val="28"/>
          <w:u w:val="single"/>
        </w:rPr>
        <w:t>Venn Diagram</w:t>
      </w:r>
      <w:r w:rsidRPr="00395634">
        <w:rPr>
          <w:rFonts w:ascii="Arial" w:hAnsi="Arial" w:cs="Arial"/>
          <w:sz w:val="28"/>
          <w:szCs w:val="28"/>
        </w:rPr>
        <w:t>:</w:t>
      </w:r>
    </w:p>
    <w:p w14:paraId="4569A28C" w14:textId="77777777" w:rsidR="00B36072" w:rsidRPr="00395634" w:rsidRDefault="00D20A8A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5BFCB203" wp14:editId="08460E89">
                <wp:simplePos x="0" y="0"/>
                <wp:positionH relativeFrom="margin">
                  <wp:align>center</wp:align>
                </wp:positionH>
                <wp:positionV relativeFrom="paragraph">
                  <wp:posOffset>69898</wp:posOffset>
                </wp:positionV>
                <wp:extent cx="3329305" cy="1404620"/>
                <wp:effectExtent l="0" t="0" r="4445" b="9525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930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27199F" w14:textId="77777777" w:rsidR="00D20A8A" w:rsidRPr="00395634" w:rsidRDefault="00D20A8A" w:rsidP="00D20A8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 way to visually represent sets using circles and a rectangle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BFCB203" id="_x0000_s1028" type="#_x0000_t202" style="position:absolute;margin-left:0;margin-top:5.5pt;width:262.15pt;height:110.6pt;z-index:2516879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" stroked="f">
                <v:textbox style="mso-fit-shape-to-text:t">
                  <w:txbxContent>
                    <w:p w14:paraId="3F27199F" w14:textId="77777777" w:rsidR="00D20A8A" w:rsidRPr="00395634" w:rsidRDefault="00D20A8A" w:rsidP="00D20A8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 way to visually represent sets using circles and a rectangle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08DA70F" w14:textId="77777777" w:rsidR="00B36072" w:rsidRPr="00395634" w:rsidRDefault="00B36072">
      <w:pPr>
        <w:rPr>
          <w:rFonts w:ascii="Arial" w:hAnsi="Arial" w:cs="Arial"/>
          <w:sz w:val="28"/>
          <w:szCs w:val="28"/>
        </w:rPr>
      </w:pPr>
    </w:p>
    <w:p w14:paraId="554EA7E4" w14:textId="77777777" w:rsidR="00B36072" w:rsidRPr="00395634" w:rsidRDefault="00B36072">
      <w:pPr>
        <w:rPr>
          <w:rFonts w:ascii="Arial" w:hAnsi="Arial" w:cs="Arial"/>
          <w:sz w:val="28"/>
          <w:szCs w:val="28"/>
        </w:rPr>
      </w:pPr>
    </w:p>
    <w:p w14:paraId="458BAD92" w14:textId="77777777" w:rsidR="004E46D9" w:rsidRPr="00395634" w:rsidRDefault="004E46D9">
      <w:pPr>
        <w:rPr>
          <w:rFonts w:ascii="Arial" w:hAnsi="Arial" w:cs="Arial"/>
          <w:sz w:val="28"/>
          <w:szCs w:val="28"/>
        </w:rPr>
      </w:pPr>
    </w:p>
    <w:p w14:paraId="1A8E93E1" w14:textId="77777777" w:rsidR="00E4574D" w:rsidRPr="00395634" w:rsidRDefault="000E2946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A85166" wp14:editId="0E476F4E">
                <wp:simplePos x="0" y="0"/>
                <wp:positionH relativeFrom="column">
                  <wp:posOffset>-405442</wp:posOffset>
                </wp:positionH>
                <wp:positionV relativeFrom="paragraph">
                  <wp:posOffset>100390</wp:posOffset>
                </wp:positionV>
                <wp:extent cx="6686550" cy="2656936"/>
                <wp:effectExtent l="0" t="0" r="19050" b="1016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6550" cy="26569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724078" w14:textId="77777777" w:rsidR="00E4574D" w:rsidRPr="004B4842" w:rsidRDefault="00B36072" w:rsidP="00B36072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Relationships Between Sets:</w:t>
                            </w:r>
                          </w:p>
                          <w:p w14:paraId="3A1FF98F" w14:textId="77777777" w:rsidR="00D20A8A" w:rsidRDefault="00D20A8A" w:rsidP="00B36072">
                            <w:pP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</w:pPr>
                          </w:p>
                          <w:p w14:paraId="77B5C51A" w14:textId="7668394A" w:rsidR="00D20A8A" w:rsidRDefault="00B36072" w:rsidP="00B3607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Disjoint</w:t>
                            </w:r>
                            <w:r w:rsidR="004B4842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 xml:space="preserve">  </w:t>
                            </w:r>
                            <w:r w:rsidR="00D20A8A">
                              <w:rPr>
                                <w:noProof/>
                              </w:rPr>
                              <w:drawing>
                                <wp:inline distT="0" distB="0" distL="0" distR="0" wp14:anchorId="5F112516" wp14:editId="2FC8B939">
                                  <wp:extent cx="275794" cy="275794"/>
                                  <wp:effectExtent l="19050" t="19050" r="10160" b="10160"/>
                                  <wp:docPr id="4" name="Picture 4" descr="The Everything-ness of the Empty Set | by LeAnne Chan | Cantor's Paradi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The Everything-ness of the Empty Set | by LeAnne Chan | Cantor's Paradi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964" cy="2989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76025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176025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Subset</w:t>
                            </w:r>
                            <w:r w:rsid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D20A8A">
                              <w:rPr>
                                <w:rFonts w:ascii="Georgia" w:hAnsi="Georgia"/>
                                <w:noProof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42769FB1" wp14:editId="5BD916ED">
                                  <wp:extent cx="293298" cy="293298"/>
                                  <wp:effectExtent l="19050" t="19050" r="12065" b="12065"/>
                                  <wp:docPr id="13" name="Picture 13" descr="C:\Users\becky.griffin\AppData\Local\Microsoft\Windows\INetCache\Content.MSO\468F9775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 descr="C:\Users\becky.griffin\AppData\Local\Microsoft\Windows\INetCache\Content.MSO\468F9775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9883" cy="31988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176025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proofErr w:type="gramStart"/>
                            <w:r w:rsidRPr="00176025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  <w:t xml:space="preserve">  </w:t>
                            </w: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Overlapping</w:t>
                            </w:r>
                            <w:proofErr w:type="gramEnd"/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/Intersecting</w:t>
                            </w:r>
                            <w:r w:rsidR="00D20A8A"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  <w:t xml:space="preserve"> </w:t>
                            </w:r>
                            <w:r w:rsidR="00D20A8A">
                              <w:rPr>
                                <w:rFonts w:ascii="Georgia" w:hAnsi="Georgia"/>
                                <w:noProof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25162D5" wp14:editId="77494BF5">
                                  <wp:extent cx="413912" cy="413912"/>
                                  <wp:effectExtent l="19050" t="19050" r="24765" b="24765"/>
                                  <wp:docPr id="15" name="Picture 15" descr="C:\Users\becky.griffin\AppData\Local\Microsoft\Windows\INetCache\Content.MSO\2E72991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 descr="C:\Users\becky.griffin\AppData\Local\Microsoft\Windows\INetCache\Content.MSO\2E72991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440792" cy="4407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357802B" w14:textId="77777777" w:rsidR="00D20A8A" w:rsidRDefault="00D20A8A" w:rsidP="00B3607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1EDC9FB4" w14:textId="77777777" w:rsidR="00D20A8A" w:rsidRDefault="00D20A8A" w:rsidP="00B3607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10E78B12" w14:textId="77777777" w:rsidR="00B36072" w:rsidRDefault="00B36072" w:rsidP="00B3607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1DCEDA61" w14:textId="77777777" w:rsidR="00D20A8A" w:rsidRPr="00176025" w:rsidRDefault="00D20A8A" w:rsidP="00B36072">
                            <w:pP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2A85166" id="_x0000_s1029" type="#_x0000_t202" style="position:absolute;margin-left:-31.9pt;margin-top:7.9pt;width:526.5pt;height:209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">
                <v:textbox>
                  <w:txbxContent>
                    <w:p w14:paraId="00724078" w14:textId="77777777" w:rsidR="00E4574D" w:rsidRPr="004B4842" w:rsidRDefault="00B36072" w:rsidP="00B36072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Relationships Between Sets:</w:t>
                      </w:r>
                    </w:p>
                    <w:p w14:paraId="3A1FF98F" w14:textId="77777777" w:rsidR="00D20A8A" w:rsidRDefault="00D20A8A" w:rsidP="00B36072">
                      <w:pPr>
                        <w:rPr>
                          <w:rFonts w:ascii="Georgia" w:hAnsi="Georgia"/>
                          <w:sz w:val="27"/>
                          <w:szCs w:val="27"/>
                        </w:rPr>
                      </w:pPr>
                    </w:p>
                    <w:p w14:paraId="77B5C51A" w14:textId="7668394A" w:rsidR="00D20A8A" w:rsidRDefault="00B36072" w:rsidP="00B3607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Disjoint</w:t>
                      </w:r>
                      <w:r w:rsidR="004B4842">
                        <w:rPr>
                          <w:rFonts w:ascii="Georgia" w:hAnsi="Georgia"/>
                          <w:sz w:val="27"/>
                          <w:szCs w:val="27"/>
                        </w:rPr>
                        <w:t xml:space="preserve">  </w:t>
                      </w:r>
                      <w:r w:rsidR="00D20A8A">
                        <w:rPr>
                          <w:noProof/>
                        </w:rPr>
                        <w:drawing>
                          <wp:inline distT="0" distB="0" distL="0" distR="0" wp14:anchorId="5F112516" wp14:editId="2FC8B939">
                            <wp:extent cx="275794" cy="275794"/>
                            <wp:effectExtent l="19050" t="19050" r="10160" b="10160"/>
                            <wp:docPr id="4" name="Picture 4" descr="The Everything-ness of the Empty Set | by LeAnne Chan | Cantor's Paradi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 descr="The Everything-ness of the Empty Set | by LeAnne Chan | Cantor's Paradi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8964" cy="2989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76025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176025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Subset</w:t>
                      </w:r>
                      <w:r w:rsidR="004B4842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  </w:t>
                      </w:r>
                      <w:r w:rsidR="00D20A8A">
                        <w:rPr>
                          <w:rFonts w:ascii="Georgia" w:hAnsi="Georgia"/>
                          <w:noProof/>
                          <w:sz w:val="27"/>
                          <w:szCs w:val="27"/>
                        </w:rPr>
                        <w:drawing>
                          <wp:inline distT="0" distB="0" distL="0" distR="0" wp14:anchorId="42769FB1" wp14:editId="5BD916ED">
                            <wp:extent cx="293298" cy="293298"/>
                            <wp:effectExtent l="19050" t="19050" r="12065" b="12065"/>
                            <wp:docPr id="13" name="Picture 13" descr="C:\Users\becky.griffin\AppData\Local\Microsoft\Windows\INetCache\Content.MSO\468F9775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9" descr="C:\Users\becky.griffin\AppData\Local\Microsoft\Windows\INetCache\Content.MSO\468F9775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9883" cy="31988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176025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proofErr w:type="gramStart"/>
                      <w:r w:rsidRPr="00176025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  <w:t xml:space="preserve">  </w:t>
                      </w: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Overlapping</w:t>
                      </w:r>
                      <w:proofErr w:type="gramEnd"/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/Intersecting</w:t>
                      </w:r>
                      <w:r w:rsidR="00D20A8A"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  <w:t xml:space="preserve"> </w:t>
                      </w:r>
                      <w:r w:rsidR="00D20A8A">
                        <w:rPr>
                          <w:rFonts w:ascii="Georgia" w:hAnsi="Georgia"/>
                          <w:noProof/>
                          <w:sz w:val="27"/>
                          <w:szCs w:val="27"/>
                        </w:rPr>
                        <w:drawing>
                          <wp:inline distT="0" distB="0" distL="0" distR="0" wp14:anchorId="325162D5" wp14:editId="77494BF5">
                            <wp:extent cx="413912" cy="413912"/>
                            <wp:effectExtent l="19050" t="19050" r="24765" b="24765"/>
                            <wp:docPr id="15" name="Picture 15" descr="C:\Users\becky.griffin\AppData\Local\Microsoft\Windows\INetCache\Content.MSO\2E72991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 descr="C:\Users\becky.griffin\AppData\Local\Microsoft\Windows\INetCache\Content.MSO\2E72991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440792" cy="4407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357802B" w14:textId="77777777" w:rsidR="00D20A8A" w:rsidRDefault="00D20A8A" w:rsidP="00B3607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1EDC9FB4" w14:textId="77777777" w:rsidR="00D20A8A" w:rsidRDefault="00D20A8A" w:rsidP="00B3607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10E78B12" w14:textId="77777777" w:rsidR="00B36072" w:rsidRDefault="00B36072" w:rsidP="00B3607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1DCEDA61" w14:textId="77777777" w:rsidR="00D20A8A" w:rsidRPr="00176025" w:rsidRDefault="00D20A8A" w:rsidP="00B36072">
                      <w:pPr>
                        <w:rPr>
                          <w:rFonts w:ascii="Georgia" w:hAnsi="Georgia"/>
                          <w:sz w:val="27"/>
                          <w:szCs w:val="27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ACBF068" w14:textId="77777777" w:rsidR="00802DCF" w:rsidRPr="00395634" w:rsidRDefault="00802DCF" w:rsidP="00E4574D">
      <w:pPr>
        <w:rPr>
          <w:rFonts w:ascii="Arial" w:hAnsi="Arial" w:cs="Arial"/>
          <w:sz w:val="28"/>
          <w:szCs w:val="28"/>
        </w:rPr>
      </w:pPr>
    </w:p>
    <w:p w14:paraId="2CD2C589" w14:textId="77777777" w:rsidR="006F6F51" w:rsidRPr="00395634" w:rsidRDefault="006F6F51" w:rsidP="00E4574D">
      <w:pPr>
        <w:rPr>
          <w:rFonts w:ascii="Arial" w:hAnsi="Arial" w:cs="Arial"/>
          <w:sz w:val="28"/>
          <w:szCs w:val="28"/>
        </w:rPr>
      </w:pPr>
    </w:p>
    <w:p w14:paraId="2CF0E712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30DD7043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3A288232" w14:textId="77777777" w:rsidR="00B36072" w:rsidRPr="00395634" w:rsidRDefault="00395634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6585AE1F" wp14:editId="5475C13D">
                <wp:simplePos x="0" y="0"/>
                <wp:positionH relativeFrom="margin">
                  <wp:posOffset>3445099</wp:posOffset>
                </wp:positionH>
                <wp:positionV relativeFrom="paragraph">
                  <wp:posOffset>112064</wp:posOffset>
                </wp:positionV>
                <wp:extent cx="1638935" cy="1590541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935" cy="159054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47948A" w14:textId="77777777" w:rsidR="00D20A8A" w:rsidRPr="00395634" w:rsidRDefault="00D20A8A" w:rsidP="00D20A8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two sets share common elements</w:t>
                            </w:r>
                          </w:p>
                          <w:p w14:paraId="2C1A57E3" w14:textId="77777777" w:rsidR="00D20A8A" w:rsidRPr="00E94A3E" w:rsidRDefault="00D20A8A" w:rsidP="00D20A8A">
                            <w:pPr>
                              <w:rPr>
                                <w:rFonts w:ascii="Georgia" w:hAnsi="Georgia"/>
                                <w:color w:val="FF0000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1F3FA40" wp14:editId="17D45A05">
                                  <wp:extent cx="905919" cy="910686"/>
                                  <wp:effectExtent l="0" t="0" r="8890" b="3810"/>
                                  <wp:docPr id="18" name="Picture 18" descr="C:\Users\becky.griffin\AppData\Local\Microsoft\Windows\INetCache\Content.MSO\1C5BF2C7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becky.griffin\AppData\Local\Microsoft\Windows\INetCache\Content.MSO\1C5BF2C7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4751" b="4719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1281" cy="9261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585AE1F" id="_x0000_s1030" type="#_x0000_t202" style="position:absolute;margin-left:271.25pt;margin-top:8.8pt;width:129.05pt;height:125.2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" stroked="f">
                <v:textbox>
                  <w:txbxContent>
                    <w:p w14:paraId="4347948A" w14:textId="77777777" w:rsidR="00D20A8A" w:rsidRPr="00395634" w:rsidRDefault="00D20A8A" w:rsidP="00D20A8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two sets share common elements</w:t>
                      </w:r>
                    </w:p>
                    <w:p w14:paraId="2C1A57E3" w14:textId="77777777" w:rsidR="00D20A8A" w:rsidRPr="00E94A3E" w:rsidRDefault="00D20A8A" w:rsidP="00D20A8A">
                      <w:pPr>
                        <w:rPr>
                          <w:rFonts w:ascii="Georgia" w:hAnsi="Georgia"/>
                          <w:color w:val="FF0000"/>
                          <w:sz w:val="27"/>
                          <w:szCs w:val="27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1F3FA40" wp14:editId="17D45A05">
                            <wp:extent cx="905919" cy="910686"/>
                            <wp:effectExtent l="0" t="0" r="8890" b="3810"/>
                            <wp:docPr id="18" name="Picture 18" descr="C:\Users\becky.griffin\AppData\Local\Microsoft\Windows\INetCache\Content.MSO\1C5BF2C7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becky.griffin\AppData\Local\Microsoft\Windows\INetCache\Content.MSO\1C5BF2C7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4751" b="4719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21281" cy="9261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4483232B" wp14:editId="75E8F293">
                <wp:simplePos x="0" y="0"/>
                <wp:positionH relativeFrom="margin">
                  <wp:posOffset>1506828</wp:posOffset>
                </wp:positionH>
                <wp:positionV relativeFrom="paragraph">
                  <wp:posOffset>105625</wp:posOffset>
                </wp:positionV>
                <wp:extent cx="1423035" cy="1545464"/>
                <wp:effectExtent l="0" t="0" r="5715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3035" cy="15454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13CCFE" w14:textId="77777777" w:rsidR="00D20A8A" w:rsidRPr="00395634" w:rsidRDefault="00D20A8A" w:rsidP="00D20A8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every element in one set is IN the other set</w:t>
                            </w:r>
                          </w:p>
                          <w:p w14:paraId="14AC0FB5" w14:textId="77777777" w:rsidR="00D20A8A" w:rsidRPr="00E94A3E" w:rsidRDefault="00D20A8A" w:rsidP="00D20A8A">
                            <w:pPr>
                              <w:rPr>
                                <w:rFonts w:ascii="Georgia" w:hAnsi="Georgia"/>
                                <w:color w:val="FF0000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8E3374" wp14:editId="1258C77A">
                                  <wp:extent cx="837341" cy="812030"/>
                                  <wp:effectExtent l="0" t="0" r="1270" b="7620"/>
                                  <wp:docPr id="17" name="Picture 17" descr="C:\Users\becky.griffin\AppData\Local\Microsoft\Windows\INetCache\Content.MSO\1C5BF2C7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becky.griffin\AppData\Local\Microsoft\Windows\INetCache\Content.MSO\1C5BF2C7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9505" t="5153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9591" cy="843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483232B" id="_x0000_s1031" type="#_x0000_t202" style="position:absolute;margin-left:118.65pt;margin-top:8.3pt;width:112.05pt;height:121.7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" stroked="f">
                <v:textbox>
                  <w:txbxContent>
                    <w:p w14:paraId="6A13CCFE" w14:textId="77777777" w:rsidR="00D20A8A" w:rsidRPr="00395634" w:rsidRDefault="00D20A8A" w:rsidP="00D20A8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every element in one set is IN the other set</w:t>
                      </w:r>
                    </w:p>
                    <w:p w14:paraId="14AC0FB5" w14:textId="77777777" w:rsidR="00D20A8A" w:rsidRPr="00E94A3E" w:rsidRDefault="00D20A8A" w:rsidP="00D20A8A">
                      <w:pPr>
                        <w:rPr>
                          <w:rFonts w:ascii="Georgia" w:hAnsi="Georgia"/>
                          <w:color w:val="FF0000"/>
                          <w:sz w:val="27"/>
                          <w:szCs w:val="27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88E3374" wp14:editId="1258C77A">
                            <wp:extent cx="837341" cy="812030"/>
                            <wp:effectExtent l="0" t="0" r="1270" b="7620"/>
                            <wp:docPr id="17" name="Picture 17" descr="C:\Users\becky.griffin\AppData\Local\Microsoft\Windows\INetCache\Content.MSO\1C5BF2C7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becky.griffin\AppData\Local\Microsoft\Windows\INetCache\Content.MSO\1C5BF2C7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9505" t="5153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69591" cy="8433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0A8A"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04AED5F6" wp14:editId="4252E8DA">
                <wp:simplePos x="0" y="0"/>
                <wp:positionH relativeFrom="margin">
                  <wp:posOffset>-276045</wp:posOffset>
                </wp:positionH>
                <wp:positionV relativeFrom="paragraph">
                  <wp:posOffset>118338</wp:posOffset>
                </wp:positionV>
                <wp:extent cx="1621766" cy="1518249"/>
                <wp:effectExtent l="0" t="0" r="0" b="635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1766" cy="151824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40B4A6" w14:textId="77777777" w:rsidR="00D20A8A" w:rsidRPr="00E94A3E" w:rsidRDefault="00D20A8A" w:rsidP="00D20A8A">
                            <w:pPr>
                              <w:rPr>
                                <w:rFonts w:ascii="Georgia" w:hAnsi="Georgia"/>
                                <w:color w:val="FF0000"/>
                                <w:sz w:val="27"/>
                                <w:szCs w:val="27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two sets are disjoint if they have no common elements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E96118" wp14:editId="7E3EC462">
                                  <wp:extent cx="785004" cy="593353"/>
                                  <wp:effectExtent l="0" t="0" r="0" b="0"/>
                                  <wp:docPr id="16" name="Picture 16" descr="C:\Users\becky.griffin\AppData\Local\Microsoft\Windows\INetCache\Content.MSO\1C5BF2C7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becky.griffin\AppData\Local\Microsoft\Windows\INetCache\Content.MSO\1C5BF2C7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46957" b="5346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36550" cy="6323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4AED5F6" id="_x0000_s1032" type="#_x0000_t202" style="position:absolute;margin-left:-21.75pt;margin-top:9.3pt;width:127.7pt;height:119.5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" stroked="f">
                <v:textbox>
                  <w:txbxContent>
                    <w:p w14:paraId="5540B4A6" w14:textId="77777777" w:rsidR="00D20A8A" w:rsidRPr="00E94A3E" w:rsidRDefault="00D20A8A" w:rsidP="00D20A8A">
                      <w:pPr>
                        <w:rPr>
                          <w:rFonts w:ascii="Georgia" w:hAnsi="Georgia"/>
                          <w:color w:val="FF0000"/>
                          <w:sz w:val="27"/>
                          <w:szCs w:val="27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two sets are disjoint if they have no common elements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2E96118" wp14:editId="7E3EC462">
                            <wp:extent cx="785004" cy="593353"/>
                            <wp:effectExtent l="0" t="0" r="0" b="0"/>
                            <wp:docPr id="16" name="Picture 16" descr="C:\Users\becky.griffin\AppData\Local\Microsoft\Windows\INetCache\Content.MSO\1C5BF2C7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becky.griffin\AppData\Local\Microsoft\Windows\INetCache\Content.MSO\1C5BF2C7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46957" b="5346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36550" cy="6323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F17996C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0765953C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5F1ADFD5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2509E1B2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0724320C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12A0BBAC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3B4C69A3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7D7D55DF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4C544D0A" w14:textId="77777777" w:rsidR="00B36072" w:rsidRPr="00395634" w:rsidRDefault="000E2946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1BBCCAA" wp14:editId="1CA74497">
                <wp:simplePos x="0" y="0"/>
                <wp:positionH relativeFrom="margin">
                  <wp:align>center</wp:align>
                </wp:positionH>
                <wp:positionV relativeFrom="paragraph">
                  <wp:posOffset>208795</wp:posOffset>
                </wp:positionV>
                <wp:extent cx="6686550" cy="2329132"/>
                <wp:effectExtent l="0" t="0" r="19050" b="1460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6550" cy="23291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C6A69C" w14:textId="77777777" w:rsidR="00B36072" w:rsidRPr="004B4842" w:rsidRDefault="00B36072" w:rsidP="00B36072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Operations on Sets:</w:t>
                            </w:r>
                          </w:p>
                          <w:p w14:paraId="0CF25DE1" w14:textId="77777777" w:rsidR="00B36072" w:rsidRPr="004B4842" w:rsidRDefault="00B36072" w:rsidP="00B36072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90844D9" w14:textId="77777777" w:rsidR="00B36072" w:rsidRDefault="00B36072" w:rsidP="00B3607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Intersection</w:t>
                            </w:r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Union</w:t>
                            </w:r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proofErr w:type="gramStart"/>
                            <w:r w:rsidRPr="000E2946"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  <w:t xml:space="preserve">  </w:t>
                            </w: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Complement</w:t>
                            </w:r>
                            <w:proofErr w:type="gramEnd"/>
                          </w:p>
                          <w:p w14:paraId="5D4616F1" w14:textId="77777777" w:rsidR="00D20A8A" w:rsidRDefault="00D20A8A" w:rsidP="00B36072">
                            <w:pP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</w:pPr>
                          </w:p>
                          <w:p w14:paraId="64EAFAC8" w14:textId="77777777" w:rsidR="00D20A8A" w:rsidRDefault="00C94B39" w:rsidP="00B36072">
                            <w:pP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Georgia" w:hAnsi="Georgia"/>
                                <w:noProof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4900EEBE" wp14:editId="43D3D4B4">
                                  <wp:extent cx="413912" cy="413912"/>
                                  <wp:effectExtent l="19050" t="19050" r="24765" b="24765"/>
                                  <wp:docPr id="19" name="Picture 19" descr="C:\Users\becky.griffin\AppData\Local\Microsoft\Windows\INetCache\Content.MSO\2E72991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 descr="C:\Users\becky.griffin\AppData\Local\Microsoft\Windows\INetCache\Content.MSO\2E72991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440792" cy="4407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noProof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093C386" wp14:editId="2FC0C61F">
                                  <wp:extent cx="379563" cy="379563"/>
                                  <wp:effectExtent l="19050" t="19050" r="20955" b="20955"/>
                                  <wp:docPr id="21" name="Picture 21" descr="C:\Users\becky.griffin\AppData\Local\Microsoft\Windows\INetCache\Content.MSO\C0942F6D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 descr="C:\Users\becky.griffin\AppData\Local\Microsoft\Windows\INetCache\Content.MSO\C0942F6D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404118" cy="4041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</w:p>
                          <w:p w14:paraId="25A3C5B1" w14:textId="77777777" w:rsidR="00D20A8A" w:rsidRPr="000E2946" w:rsidRDefault="00C94B39" w:rsidP="00B36072">
                            <w:pP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7D4FF5" wp14:editId="0F71226E">
                                  <wp:extent cx="905919" cy="910686"/>
                                  <wp:effectExtent l="0" t="0" r="8890" b="3810"/>
                                  <wp:docPr id="20" name="Picture 20" descr="C:\Users\becky.griffin\AppData\Local\Microsoft\Windows\INetCache\Content.MSO\1C5BF2C7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becky.griffin\AppData\Local\Microsoft\Windows\INetCache\Content.MSO\1C5BF2C7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4751" b="4719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1281" cy="9261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4280D3" wp14:editId="4C54CE3B">
                                  <wp:extent cx="1153487" cy="945566"/>
                                  <wp:effectExtent l="0" t="0" r="8890" b="6985"/>
                                  <wp:docPr id="22" name="Picture 22" descr="C:\Users\becky.griffin\AppData\Local\Microsoft\Windows\INetCache\Content.MSO\1C5BF2C7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becky.griffin\AppData\Local\Microsoft\Windows\INetCache\Content.MSO\1C5BF2C7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1788" r="4932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99487" cy="9832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  <w:r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1BBCCAA" id="_x0000_s1033" type="#_x0000_t202" style="position:absolute;margin-left:0;margin-top:16.45pt;width:526.5pt;height:183.4pt;z-index:2516797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">
                <v:textbox>
                  <w:txbxContent>
                    <w:p w14:paraId="11C6A69C" w14:textId="77777777" w:rsidR="00B36072" w:rsidRPr="004B4842" w:rsidRDefault="00B36072" w:rsidP="00B36072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Operations on Sets:</w:t>
                      </w:r>
                    </w:p>
                    <w:p w14:paraId="0CF25DE1" w14:textId="77777777" w:rsidR="00B36072" w:rsidRPr="004B4842" w:rsidRDefault="00B36072" w:rsidP="00B36072">
                      <w:pPr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90844D9" w14:textId="77777777" w:rsidR="00B36072" w:rsidRDefault="00B36072" w:rsidP="00B3607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Intersection</w:t>
                      </w:r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Union</w:t>
                      </w:r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proofErr w:type="gramStart"/>
                      <w:r w:rsidRPr="000E2946"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  <w:t xml:space="preserve">  </w:t>
                      </w: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Complement</w:t>
                      </w:r>
                      <w:proofErr w:type="gramEnd"/>
                    </w:p>
                    <w:p w14:paraId="5D4616F1" w14:textId="77777777" w:rsidR="00D20A8A" w:rsidRDefault="00D20A8A" w:rsidP="00B36072">
                      <w:pPr>
                        <w:rPr>
                          <w:rFonts w:ascii="Georgia" w:hAnsi="Georgia"/>
                          <w:sz w:val="27"/>
                          <w:szCs w:val="27"/>
                        </w:rPr>
                      </w:pPr>
                    </w:p>
                    <w:p w14:paraId="64EAFAC8" w14:textId="77777777" w:rsidR="00D20A8A" w:rsidRDefault="00C94B39" w:rsidP="00B36072">
                      <w:pPr>
                        <w:rPr>
                          <w:rFonts w:ascii="Georgia" w:hAnsi="Georgia"/>
                          <w:sz w:val="27"/>
                          <w:szCs w:val="27"/>
                        </w:rPr>
                      </w:pPr>
                      <w:r>
                        <w:rPr>
                          <w:rFonts w:ascii="Georgia" w:hAnsi="Georgia"/>
                          <w:noProof/>
                          <w:sz w:val="27"/>
                          <w:szCs w:val="27"/>
                        </w:rPr>
                        <w:drawing>
                          <wp:inline distT="0" distB="0" distL="0" distR="0" wp14:anchorId="4900EEBE" wp14:editId="43D3D4B4">
                            <wp:extent cx="413912" cy="413912"/>
                            <wp:effectExtent l="19050" t="19050" r="24765" b="24765"/>
                            <wp:docPr id="19" name="Picture 19" descr="C:\Users\becky.griffin\AppData\Local\Microsoft\Windows\INetCache\Content.MSO\2E72991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 descr="C:\Users\becky.griffin\AppData\Local\Microsoft\Windows\INetCache\Content.MSO\2E72991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440792" cy="4407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noProof/>
                          <w:sz w:val="27"/>
                          <w:szCs w:val="27"/>
                        </w:rPr>
                        <w:drawing>
                          <wp:inline distT="0" distB="0" distL="0" distR="0" wp14:anchorId="3093C386" wp14:editId="2FC0C61F">
                            <wp:extent cx="379563" cy="379563"/>
                            <wp:effectExtent l="19050" t="19050" r="20955" b="20955"/>
                            <wp:docPr id="21" name="Picture 21" descr="C:\Users\becky.griffin\AppData\Local\Microsoft\Windows\INetCache\Content.MSO\C0942F6D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 descr="C:\Users\becky.griffin\AppData\Local\Microsoft\Windows\INetCache\Content.MSO\C0942F6D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404118" cy="4041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</w:p>
                    <w:p w14:paraId="25A3C5B1" w14:textId="77777777" w:rsidR="00D20A8A" w:rsidRPr="000E2946" w:rsidRDefault="00C94B39" w:rsidP="00B36072">
                      <w:pPr>
                        <w:rPr>
                          <w:rFonts w:ascii="Georgia" w:hAnsi="Georgia"/>
                          <w:sz w:val="27"/>
                          <w:szCs w:val="27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7D4FF5" wp14:editId="0F71226E">
                            <wp:extent cx="905919" cy="910686"/>
                            <wp:effectExtent l="0" t="0" r="8890" b="3810"/>
                            <wp:docPr id="20" name="Picture 20" descr="C:\Users\becky.griffin\AppData\Local\Microsoft\Windows\INetCache\Content.MSO\1C5BF2C7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becky.griffin\AppData\Local\Microsoft\Windows\INetCache\Content.MSO\1C5BF2C7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4751" b="4719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21281" cy="9261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24280D3" wp14:editId="4C54CE3B">
                            <wp:extent cx="1153487" cy="945566"/>
                            <wp:effectExtent l="0" t="0" r="8890" b="6985"/>
                            <wp:docPr id="22" name="Picture 22" descr="C:\Users\becky.griffin\AppData\Local\Microsoft\Windows\INetCache\Content.MSO\1C5BF2C7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becky.griffin\AppData\Local\Microsoft\Windows\INetCache\Content.MSO\1C5BF2C7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1788" r="4932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99487" cy="9832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  <w:r>
                        <w:rPr>
                          <w:rFonts w:ascii="Georgia" w:hAnsi="Georgia"/>
                          <w:sz w:val="27"/>
                          <w:szCs w:val="27"/>
                        </w:rPr>
                        <w:tab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1C4A61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2D5E4B99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1586F6B0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75B28A10" w14:textId="77777777" w:rsidR="00B36072" w:rsidRPr="00395634" w:rsidRDefault="00395634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57FF1C7D" wp14:editId="70F4CAC3">
                <wp:simplePos x="0" y="0"/>
                <wp:positionH relativeFrom="margin">
                  <wp:posOffset>3026535</wp:posOffset>
                </wp:positionH>
                <wp:positionV relativeFrom="paragraph">
                  <wp:posOffset>4607</wp:posOffset>
                </wp:positionV>
                <wp:extent cx="1155700" cy="732316"/>
                <wp:effectExtent l="0" t="0" r="6350" b="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5700" cy="73231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5CB527" w14:textId="77777777" w:rsidR="008026F1" w:rsidRPr="00395634" w:rsidRDefault="008026F1" w:rsidP="008026F1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All elements in BOTH sets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7FF1C7D" id="_x0000_s1034" type="#_x0000_t202" style="position:absolute;margin-left:238.3pt;margin-top:.35pt;width:91pt;height:57.6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" stroked="f">
                <v:textbox>
                  <w:txbxContent>
                    <w:p w14:paraId="3D5CB527" w14:textId="77777777" w:rsidR="008026F1" w:rsidRPr="00395634" w:rsidRDefault="008026F1" w:rsidP="008026F1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All elements in BOTH sets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026F1"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7A13957F" wp14:editId="5C5B1050">
                <wp:simplePos x="0" y="0"/>
                <wp:positionH relativeFrom="margin">
                  <wp:posOffset>5367966</wp:posOffset>
                </wp:positionH>
                <wp:positionV relativeFrom="paragraph">
                  <wp:posOffset>104500</wp:posOffset>
                </wp:positionV>
                <wp:extent cx="941357" cy="1404620"/>
                <wp:effectExtent l="0" t="0" r="0" b="127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1357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163D8" w14:textId="77777777" w:rsidR="008026F1" w:rsidRPr="00395634" w:rsidRDefault="008026F1" w:rsidP="008026F1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NOT in the given set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A13957F" id="_x0000_s1035" type="#_x0000_t202" style="position:absolute;margin-left:422.65pt;margin-top:8.25pt;width:74.1pt;height:110.6pt;z-index:25170534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" stroked="f">
                <v:textbox style="mso-fit-shape-to-text:t">
                  <w:txbxContent>
                    <w:p w14:paraId="61D163D8" w14:textId="77777777" w:rsidR="008026F1" w:rsidRPr="00395634" w:rsidRDefault="008026F1" w:rsidP="008026F1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NOT in the given set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D6776A1" w14:textId="77777777" w:rsidR="00B36072" w:rsidRPr="00395634" w:rsidRDefault="008026F1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2C8DAB8C" wp14:editId="51FAF592">
                <wp:simplePos x="0" y="0"/>
                <wp:positionH relativeFrom="margin">
                  <wp:posOffset>4511016</wp:posOffset>
                </wp:positionH>
                <wp:positionV relativeFrom="paragraph">
                  <wp:posOffset>39202</wp:posOffset>
                </wp:positionV>
                <wp:extent cx="802257" cy="345057"/>
                <wp:effectExtent l="0" t="0" r="17145" b="17145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257" cy="34505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8CD12" w14:textId="77777777" w:rsidR="00C94B39" w:rsidRPr="00C94B39" w:rsidRDefault="00C94B39" w:rsidP="00C94B39">
                            <w:pPr>
                              <w:rPr>
                                <w:rFonts w:ascii="Georgia" w:hAnsi="Georgia"/>
                                <w:color w:val="000000" w:themeColor="text1"/>
                                <w:sz w:val="27"/>
                                <w:szCs w:val="27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94B39">
                              <w:rPr>
                                <w:rFonts w:ascii="Georgia" w:hAnsi="Georgia"/>
                                <w:color w:val="000000" w:themeColor="text1"/>
                                <w:sz w:val="27"/>
                                <w:szCs w:val="27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A’   A</w:t>
                            </w:r>
                            <w:r w:rsidRPr="00C94B39">
                              <w:rPr>
                                <w:rFonts w:ascii="Georgia" w:hAnsi="Georgia"/>
                                <w:color w:val="000000" w:themeColor="text1"/>
                                <w:sz w:val="27"/>
                                <w:szCs w:val="27"/>
                                <w:vertAlign w:val="superscript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  <w:r w:rsidRPr="00C94B39">
                              <w:rPr>
                                <w:rFonts w:ascii="Georgia" w:hAnsi="Georgia"/>
                                <w:color w:val="000000" w:themeColor="text1"/>
                                <w:sz w:val="27"/>
                                <w:szCs w:val="27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C8DAB8C" id="_x0000_s1036" type="#_x0000_t202" style="position:absolute;margin-left:355.2pt;margin-top:3.1pt;width:63.15pt;height:27.1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" strokecolor="red">
                <v:textbox>
                  <w:txbxContent>
                    <w:p w14:paraId="7558CD12" w14:textId="77777777" w:rsidR="00C94B39" w:rsidRPr="00C94B39" w:rsidRDefault="00C94B39" w:rsidP="00C94B39">
                      <w:pPr>
                        <w:rPr>
                          <w:rFonts w:ascii="Georgia" w:hAnsi="Georgia"/>
                          <w:color w:val="000000" w:themeColor="text1"/>
                          <w:sz w:val="27"/>
                          <w:szCs w:val="27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C94B39">
                        <w:rPr>
                          <w:rFonts w:ascii="Georgia" w:hAnsi="Georgia"/>
                          <w:color w:val="000000" w:themeColor="text1"/>
                          <w:sz w:val="27"/>
                          <w:szCs w:val="27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A’   A</w:t>
                      </w:r>
                      <w:r w:rsidRPr="00C94B39">
                        <w:rPr>
                          <w:rFonts w:ascii="Georgia" w:hAnsi="Georgia"/>
                          <w:color w:val="000000" w:themeColor="text1"/>
                          <w:sz w:val="27"/>
                          <w:szCs w:val="27"/>
                          <w:vertAlign w:val="superscript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</w:t>
                      </w:r>
                      <w:r w:rsidRPr="00C94B39">
                        <w:rPr>
                          <w:rFonts w:ascii="Georgia" w:hAnsi="Georgia"/>
                          <w:color w:val="000000" w:themeColor="text1"/>
                          <w:sz w:val="27"/>
                          <w:szCs w:val="27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23ABC878" wp14:editId="103662B0">
                <wp:simplePos x="0" y="0"/>
                <wp:positionH relativeFrom="margin">
                  <wp:posOffset>284671</wp:posOffset>
                </wp:positionH>
                <wp:positionV relativeFrom="paragraph">
                  <wp:posOffset>4709</wp:posOffset>
                </wp:positionV>
                <wp:extent cx="1199072" cy="1404620"/>
                <wp:effectExtent l="0" t="0" r="1270" b="9525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9072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A908CE" w14:textId="77777777" w:rsidR="008026F1" w:rsidRPr="00395634" w:rsidRDefault="008026F1" w:rsidP="008026F1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overlapping, in common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3ABC878" id="_x0000_s1037" type="#_x0000_t202" style="position:absolute;margin-left:22.4pt;margin-top:.35pt;width:94.4pt;height:110.6pt;z-index:2517012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" stroked="f">
                <v:textbox style="mso-fit-shape-to-text:t">
                  <w:txbxContent>
                    <w:p w14:paraId="66A908CE" w14:textId="77777777" w:rsidR="008026F1" w:rsidRPr="00395634" w:rsidRDefault="008026F1" w:rsidP="008026F1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overlapping, in common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53EF134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3AB83540" w14:textId="77777777" w:rsidR="00B36072" w:rsidRPr="00395634" w:rsidRDefault="00C94B39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99200" behindDoc="0" locked="0" layoutInCell="1" allowOverlap="1" wp14:anchorId="1174AB2B" wp14:editId="43D7510F">
            <wp:simplePos x="0" y="0"/>
            <wp:positionH relativeFrom="margin">
              <wp:posOffset>4411014</wp:posOffset>
            </wp:positionH>
            <wp:positionV relativeFrom="paragraph">
              <wp:posOffset>105973</wp:posOffset>
            </wp:positionV>
            <wp:extent cx="1526520" cy="950017"/>
            <wp:effectExtent l="0" t="0" r="0" b="2540"/>
            <wp:wrapNone/>
            <wp:docPr id="27" name="Picture 27" descr="Set Theory - Mathematics A-Level Revi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Set Theory - Mathematics A-Level Revisio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323" cy="95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DFBE87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6D9D188F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3EC405C8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011EAFCA" w14:textId="7777777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114A7B9A" w14:textId="448F7472" w:rsidR="00B36072" w:rsidRPr="00395634" w:rsidRDefault="005F5E4E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64D8E62" wp14:editId="4E73089D">
                <wp:simplePos x="0" y="0"/>
                <wp:positionH relativeFrom="margin">
                  <wp:align>center</wp:align>
                </wp:positionH>
                <wp:positionV relativeFrom="paragraph">
                  <wp:posOffset>253365</wp:posOffset>
                </wp:positionV>
                <wp:extent cx="6686550" cy="1345720"/>
                <wp:effectExtent l="0" t="0" r="19050" b="2603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6550" cy="1345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6FBF89" w14:textId="77777777" w:rsidR="00252AD2" w:rsidRPr="004B4842" w:rsidRDefault="00252AD2" w:rsidP="00252AD2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B4842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>Other Symbols on Sets:</w:t>
                            </w:r>
                          </w:p>
                          <w:p w14:paraId="0C13DE8A" w14:textId="77777777" w:rsidR="008026F1" w:rsidRDefault="008026F1" w:rsidP="00252AD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714CF998" w14:textId="77777777" w:rsidR="00861C5D" w:rsidRDefault="00861C5D" w:rsidP="00252AD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789463" wp14:editId="68E17A78">
                                  <wp:extent cx="275794" cy="275794"/>
                                  <wp:effectExtent l="19050" t="19050" r="10160" b="10160"/>
                                  <wp:docPr id="288" name="Picture 288" descr="The Everything-ness of the Empty Set | by LeAnne Chan | Cantor's Paradi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The Everything-ness of the Empty Set | by LeAnne Chan | Cantor's Paradi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964" cy="2989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  <w:t xml:space="preserve">  </w:t>
                            </w:r>
                          </w:p>
                          <w:p w14:paraId="31103587" w14:textId="77777777" w:rsidR="00861C5D" w:rsidRDefault="00861C5D" w:rsidP="00252AD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  <w:r>
                              <w:rPr>
                                <w:rFonts w:ascii="Georgia" w:hAnsi="Georgia"/>
                                <w:noProof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2D244C00" wp14:editId="64845FE2">
                                  <wp:extent cx="315262" cy="448574"/>
                                  <wp:effectExtent l="19050" t="19050" r="27940" b="27940"/>
                                  <wp:docPr id="292" name="Picture 292" descr="C:\Users\becky.griffin\AppData\Local\Microsoft\Windows\INetCache\Content.MSO\96B1EBA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1" descr="C:\Users\becky.griffin\AppData\Local\Microsoft\Windows\INetCache\Content.MSO\96B1EBA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5001" cy="4766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5E258E1" w14:textId="77777777" w:rsidR="00861C5D" w:rsidRPr="000E2946" w:rsidRDefault="00861C5D" w:rsidP="00252AD2">
                            <w:pPr>
                              <w:rPr>
                                <w:rFonts w:ascii="Georgia" w:hAnsi="Georgia"/>
                                <w:b/>
                                <w:sz w:val="27"/>
                                <w:szCs w:val="27"/>
                                <w:u w:val="single"/>
                              </w:rPr>
                            </w:pPr>
                          </w:p>
                          <w:p w14:paraId="67788B99" w14:textId="77777777" w:rsidR="00252AD2" w:rsidRPr="000E2946" w:rsidRDefault="00252AD2" w:rsidP="00252AD2">
                            <w:pPr>
                              <w:jc w:val="center"/>
                              <w:rPr>
                                <w:rFonts w:ascii="Georgia" w:hAnsi="Georgia"/>
                                <w:sz w:val="27"/>
                                <w:szCs w:val="2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64D8E62" id="Text Box 10" o:spid="_x0000_s1038" type="#_x0000_t202" style="position:absolute;margin-left:0;margin-top:19.95pt;width:526.5pt;height:105.95pt;z-index:2516817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">
                <v:textbox>
                  <w:txbxContent>
                    <w:p w14:paraId="5A6FBF89" w14:textId="77777777" w:rsidR="00252AD2" w:rsidRPr="004B4842" w:rsidRDefault="00252AD2" w:rsidP="00252AD2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B4842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>Other Symbols on Sets:</w:t>
                      </w:r>
                    </w:p>
                    <w:p w14:paraId="0C13DE8A" w14:textId="77777777" w:rsidR="008026F1" w:rsidRDefault="008026F1" w:rsidP="00252AD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714CF998" w14:textId="77777777" w:rsidR="00861C5D" w:rsidRDefault="00861C5D" w:rsidP="00252AD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C789463" wp14:editId="68E17A78">
                            <wp:extent cx="275794" cy="275794"/>
                            <wp:effectExtent l="19050" t="19050" r="10160" b="10160"/>
                            <wp:docPr id="288" name="Picture 288" descr="The Everything-ness of the Empty Set | by LeAnne Chan | Cantor's Paradi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 descr="The Everything-ness of the Empty Set | by LeAnne Chan | Cantor's Paradi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8964" cy="2989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  <w:t xml:space="preserve">  </w:t>
                      </w:r>
                    </w:p>
                    <w:p w14:paraId="31103587" w14:textId="77777777" w:rsidR="00861C5D" w:rsidRDefault="00861C5D" w:rsidP="00252AD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  <w:r>
                        <w:rPr>
                          <w:rFonts w:ascii="Georgia" w:hAnsi="Georgia"/>
                          <w:noProof/>
                          <w:sz w:val="27"/>
                          <w:szCs w:val="27"/>
                        </w:rPr>
                        <w:drawing>
                          <wp:inline distT="0" distB="0" distL="0" distR="0" wp14:anchorId="2D244C00" wp14:editId="64845FE2">
                            <wp:extent cx="315262" cy="448574"/>
                            <wp:effectExtent l="19050" t="19050" r="27940" b="27940"/>
                            <wp:docPr id="292" name="Picture 292" descr="C:\Users\becky.griffin\AppData\Local\Microsoft\Windows\INetCache\Content.MSO\96B1EBA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1" descr="C:\Users\becky.griffin\AppData\Local\Microsoft\Windows\INetCache\Content.MSO\96B1EBA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5001" cy="4766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5E258E1" w14:textId="77777777" w:rsidR="00861C5D" w:rsidRPr="000E2946" w:rsidRDefault="00861C5D" w:rsidP="00252AD2">
                      <w:pPr>
                        <w:rPr>
                          <w:rFonts w:ascii="Georgia" w:hAnsi="Georgia"/>
                          <w:b/>
                          <w:sz w:val="27"/>
                          <w:szCs w:val="27"/>
                          <w:u w:val="single"/>
                        </w:rPr>
                      </w:pPr>
                    </w:p>
                    <w:p w14:paraId="67788B99" w14:textId="77777777" w:rsidR="00252AD2" w:rsidRPr="000E2946" w:rsidRDefault="00252AD2" w:rsidP="00252AD2">
                      <w:pPr>
                        <w:jc w:val="center"/>
                        <w:rPr>
                          <w:rFonts w:ascii="Georgia" w:hAnsi="Georgia"/>
                          <w:sz w:val="27"/>
                          <w:szCs w:val="27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17484A8" w14:textId="1448B689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1E1211D7" w14:textId="48D33BD0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36431715" w14:textId="6CB2F02E" w:rsidR="00B36072" w:rsidRPr="00395634" w:rsidRDefault="005F5E4E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5DC24B2A" wp14:editId="25DF9002">
                <wp:simplePos x="0" y="0"/>
                <wp:positionH relativeFrom="margin">
                  <wp:posOffset>329565</wp:posOffset>
                </wp:positionH>
                <wp:positionV relativeFrom="paragraph">
                  <wp:posOffset>52705</wp:posOffset>
                </wp:positionV>
                <wp:extent cx="3812875" cy="1404620"/>
                <wp:effectExtent l="0" t="0" r="0" b="9525"/>
                <wp:wrapNone/>
                <wp:docPr id="2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28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E40120" w14:textId="77777777" w:rsidR="00861C5D" w:rsidRPr="00395634" w:rsidRDefault="00861C5D" w:rsidP="00861C5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means “empty set” – a set with no elements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DC24B2A" id="_x0000_s1039" type="#_x0000_t202" style="position:absolute;margin-left:25.95pt;margin-top:4.15pt;width:300.25pt;height:110.6pt;z-index:2517073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" stroked="f">
                <v:textbox style="mso-fit-shape-to-text:t">
                  <w:txbxContent>
                    <w:p w14:paraId="3BE40120" w14:textId="77777777" w:rsidR="00861C5D" w:rsidRPr="00395634" w:rsidRDefault="00861C5D" w:rsidP="00861C5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means “empty set” – a set with no elements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6D96063" w14:textId="186E9157" w:rsidR="00B36072" w:rsidRPr="00395634" w:rsidRDefault="00B36072" w:rsidP="00E4574D">
      <w:pPr>
        <w:rPr>
          <w:rFonts w:ascii="Arial" w:hAnsi="Arial" w:cs="Arial"/>
          <w:b/>
          <w:sz w:val="28"/>
          <w:szCs w:val="28"/>
        </w:rPr>
      </w:pPr>
    </w:p>
    <w:p w14:paraId="1C53950D" w14:textId="75494427" w:rsidR="00252AD2" w:rsidRPr="00395634" w:rsidRDefault="005F5E4E" w:rsidP="00E4574D">
      <w:pPr>
        <w:rPr>
          <w:rFonts w:ascii="Arial" w:hAnsi="Arial" w:cs="Arial"/>
          <w:b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50C192F6" wp14:editId="2F990622">
                <wp:simplePos x="0" y="0"/>
                <wp:positionH relativeFrom="margin">
                  <wp:posOffset>420370</wp:posOffset>
                </wp:positionH>
                <wp:positionV relativeFrom="paragraph">
                  <wp:posOffset>7620</wp:posOffset>
                </wp:positionV>
                <wp:extent cx="3329305" cy="1404620"/>
                <wp:effectExtent l="0" t="0" r="4445" b="5080"/>
                <wp:wrapNone/>
                <wp:docPr id="2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930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8DE37E" w14:textId="77777777" w:rsidR="00861C5D" w:rsidRPr="00395634" w:rsidRDefault="00861C5D" w:rsidP="00861C5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means “an element of”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0C192F6" id="_x0000_s1040" type="#_x0000_t202" style="position:absolute;margin-left:33.1pt;margin-top:.6pt;width:262.15pt;height:110.6pt;z-index:2517094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" stroked="f">
                <v:textbox style="mso-fit-shape-to-text:t">
                  <w:txbxContent>
                    <w:p w14:paraId="288DE37E" w14:textId="77777777" w:rsidR="00861C5D" w:rsidRPr="00395634" w:rsidRDefault="00861C5D" w:rsidP="00861C5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means “an element of”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D89DA74" w14:textId="366FACE9" w:rsidR="00252AD2" w:rsidRPr="00395634" w:rsidRDefault="00252AD2" w:rsidP="00E4574D">
      <w:pPr>
        <w:rPr>
          <w:rFonts w:ascii="Arial" w:hAnsi="Arial" w:cs="Arial"/>
          <w:b/>
          <w:sz w:val="28"/>
          <w:szCs w:val="28"/>
        </w:rPr>
      </w:pPr>
    </w:p>
    <w:p w14:paraId="3C8E7FF7" w14:textId="77777777" w:rsidR="00252AD2" w:rsidRPr="00395634" w:rsidRDefault="00252AD2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Example </w:t>
      </w:r>
      <w:r w:rsidR="00703F31" w:rsidRPr="00395634">
        <w:rPr>
          <w:rFonts w:ascii="Arial" w:hAnsi="Arial" w:cs="Arial"/>
          <w:b/>
          <w:sz w:val="28"/>
          <w:szCs w:val="28"/>
          <w:u w:val="single"/>
        </w:rPr>
        <w:t>1</w:t>
      </w:r>
      <w:r w:rsidRPr="00395634">
        <w:rPr>
          <w:rFonts w:ascii="Arial" w:hAnsi="Arial" w:cs="Arial"/>
          <w:sz w:val="28"/>
          <w:szCs w:val="28"/>
        </w:rPr>
        <w:t>:</w:t>
      </w:r>
    </w:p>
    <w:p w14:paraId="41CFE8D1" w14:textId="77777777" w:rsidR="00252AD2" w:rsidRPr="00395634" w:rsidRDefault="00252AD2" w:rsidP="00E4574D">
      <w:pPr>
        <w:rPr>
          <w:rFonts w:ascii="Arial" w:hAnsi="Arial" w:cs="Arial"/>
          <w:sz w:val="28"/>
          <w:szCs w:val="28"/>
        </w:rPr>
      </w:pPr>
    </w:p>
    <w:p w14:paraId="60237BB5" w14:textId="77777777" w:rsidR="00252AD2" w:rsidRPr="00395634" w:rsidRDefault="00252AD2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Using the whole numbers 1 to 10, let </w:t>
      </w:r>
    </w:p>
    <w:p w14:paraId="4C4DAA2A" w14:textId="77777777" w:rsidR="00252AD2" w:rsidRPr="00395634" w:rsidRDefault="00252AD2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A = {1, 3, 5, 7, 9}</w:t>
      </w:r>
    </w:p>
    <w:p w14:paraId="5A85FE2C" w14:textId="77777777" w:rsidR="00252AD2" w:rsidRPr="00395634" w:rsidRDefault="00252AD2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B = {6, 7, 8, 9, 10}</w:t>
      </w:r>
    </w:p>
    <w:p w14:paraId="6174D3EB" w14:textId="77777777" w:rsidR="00252AD2" w:rsidRPr="00395634" w:rsidRDefault="00861C5D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1FB46D29" wp14:editId="67CC7377">
                <wp:simplePos x="0" y="0"/>
                <wp:positionH relativeFrom="margin">
                  <wp:posOffset>4245011</wp:posOffset>
                </wp:positionH>
                <wp:positionV relativeFrom="paragraph">
                  <wp:posOffset>133082</wp:posOffset>
                </wp:positionV>
                <wp:extent cx="1207698" cy="1404620"/>
                <wp:effectExtent l="0" t="0" r="0" b="9525"/>
                <wp:wrapNone/>
                <wp:docPr id="2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7698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74FBDF" w14:textId="77777777" w:rsidR="00861C5D" w:rsidRPr="00395634" w:rsidRDefault="00861C5D" w:rsidP="00861C5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overlapping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FB46D29" id="_x0000_s1041" type="#_x0000_t202" style="position:absolute;margin-left:334.25pt;margin-top:10.5pt;width:95.1pt;height:110.6pt;z-index:2517114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" stroked="f">
                <v:textbox style="mso-fit-shape-to-text:t">
                  <w:txbxContent>
                    <w:p w14:paraId="1B74FBDF" w14:textId="77777777" w:rsidR="00861C5D" w:rsidRPr="00395634" w:rsidRDefault="00861C5D" w:rsidP="00861C5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overlapping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F2DAD3" w14:textId="77777777" w:rsidR="00252AD2" w:rsidRPr="00395634" w:rsidRDefault="00252AD2" w:rsidP="00252AD2">
      <w:pPr>
        <w:pStyle w:val="ListParagraph"/>
        <w:numPr>
          <w:ilvl w:val="0"/>
          <w:numId w:val="8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Are these sets disjoint, subset, or overlapping?</w:t>
      </w:r>
      <w:r w:rsidR="00861C5D" w:rsidRPr="00395634">
        <w:rPr>
          <w:rFonts w:ascii="Arial" w:hAnsi="Arial" w:cs="Arial"/>
          <w:sz w:val="28"/>
          <w:szCs w:val="28"/>
        </w:rPr>
        <w:t xml:space="preserve"> </w:t>
      </w:r>
    </w:p>
    <w:p w14:paraId="54C1C58A" w14:textId="77777777" w:rsidR="00252AD2" w:rsidRPr="00395634" w:rsidRDefault="00252AD2" w:rsidP="00252AD2">
      <w:pPr>
        <w:rPr>
          <w:rFonts w:ascii="Arial" w:hAnsi="Arial" w:cs="Arial"/>
          <w:sz w:val="28"/>
          <w:szCs w:val="28"/>
        </w:rPr>
      </w:pPr>
    </w:p>
    <w:p w14:paraId="28C426C3" w14:textId="77777777" w:rsidR="00252AD2" w:rsidRPr="00395634" w:rsidRDefault="00252AD2" w:rsidP="00252AD2">
      <w:pPr>
        <w:rPr>
          <w:rFonts w:ascii="Arial" w:hAnsi="Arial" w:cs="Arial"/>
          <w:sz w:val="28"/>
          <w:szCs w:val="28"/>
        </w:rPr>
      </w:pPr>
    </w:p>
    <w:p w14:paraId="080FC256" w14:textId="77777777" w:rsidR="00252AD2" w:rsidRPr="00395634" w:rsidRDefault="00252AD2" w:rsidP="00252AD2">
      <w:pPr>
        <w:pStyle w:val="ListParagraph"/>
        <w:numPr>
          <w:ilvl w:val="0"/>
          <w:numId w:val="8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Write the correct symbol that means “5 is an element of Set A”. </w:t>
      </w:r>
    </w:p>
    <w:p w14:paraId="5F9F1942" w14:textId="77777777" w:rsidR="00252AD2" w:rsidRPr="00395634" w:rsidRDefault="00861C5D" w:rsidP="00252AD2">
      <w:pPr>
        <w:pStyle w:val="ListParagraph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29769790" wp14:editId="45A14867">
                <wp:simplePos x="0" y="0"/>
                <wp:positionH relativeFrom="margin">
                  <wp:posOffset>3873261</wp:posOffset>
                </wp:positionH>
                <wp:positionV relativeFrom="paragraph">
                  <wp:posOffset>36458</wp:posOffset>
                </wp:positionV>
                <wp:extent cx="1207698" cy="1404620"/>
                <wp:effectExtent l="0" t="0" r="0" b="9525"/>
                <wp:wrapNone/>
                <wp:docPr id="2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7698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2E670C" w14:textId="1954D3D2" w:rsidR="00861C5D" w:rsidRPr="00395634" w:rsidRDefault="00861C5D" w:rsidP="00861C5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5  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color w:val="4F81BD" w:themeColor="accent1"/>
                                  <w:sz w:val="28"/>
                                  <w:szCs w:val="28"/>
                                </w:rPr>
                                <m:t>∈</m:t>
                              </m:r>
                            </m:oMath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9769790" id="_x0000_s1042" type="#_x0000_t202" style="position:absolute;left:0;text-align:left;margin-left:305pt;margin-top:2.85pt;width:95.1pt;height:110.6pt;z-index:2517135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" stroked="f">
                <v:textbox style="mso-fit-shape-to-text:t">
                  <w:txbxContent>
                    <w:p w14:paraId="072E670C" w14:textId="1954D3D2" w:rsidR="00861C5D" w:rsidRPr="00395634" w:rsidRDefault="00861C5D" w:rsidP="00861C5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5   </w:t>
                      </w:r>
                      <m:oMath>
                        <m:r>
                          <w:rPr>
                            <w:rFonts w:ascii="Cambria Math" w:hAnsi="Cambria Math" w:cs="Arial"/>
                            <w:color w:val="4F81BD" w:themeColor="accent1"/>
                            <w:sz w:val="28"/>
                            <w:szCs w:val="28"/>
                          </w:rPr>
                          <m:t>∈</m:t>
                        </m:r>
                      </m:oMath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598E5C5" w14:textId="77777777" w:rsidR="00252AD2" w:rsidRPr="00395634" w:rsidRDefault="00252AD2" w:rsidP="00E4574D">
      <w:pPr>
        <w:rPr>
          <w:rFonts w:ascii="Arial" w:hAnsi="Arial" w:cs="Arial"/>
          <w:sz w:val="28"/>
          <w:szCs w:val="28"/>
        </w:rPr>
      </w:pPr>
    </w:p>
    <w:p w14:paraId="05B3ACE2" w14:textId="77777777" w:rsidR="00252AD2" w:rsidRPr="00395634" w:rsidRDefault="00252AD2" w:rsidP="00252AD2">
      <w:pPr>
        <w:pStyle w:val="ListParagraph"/>
        <w:numPr>
          <w:ilvl w:val="0"/>
          <w:numId w:val="8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Draw a Venn Diagram to represent this problem:</w:t>
      </w:r>
    </w:p>
    <w:p w14:paraId="58FC0662" w14:textId="77777777" w:rsidR="00252AD2" w:rsidRPr="00395634" w:rsidRDefault="00861C5D" w:rsidP="00861C5D">
      <w:pPr>
        <w:ind w:left="4320" w:firstLine="720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7637022" wp14:editId="1CD1A497">
            <wp:extent cx="2344857" cy="1203631"/>
            <wp:effectExtent l="0" t="0" r="0" b="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34543" t="54695" r="32361" b="15104"/>
                    <a:stretch/>
                  </pic:blipFill>
                  <pic:spPr bwMode="auto">
                    <a:xfrm>
                      <a:off x="0" y="0"/>
                      <a:ext cx="2374644" cy="1218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8DC4DA" w14:textId="77777777" w:rsidR="00703F31" w:rsidRPr="00395634" w:rsidRDefault="00703F31" w:rsidP="00E4574D">
      <w:pPr>
        <w:rPr>
          <w:rFonts w:ascii="Arial" w:hAnsi="Arial" w:cs="Arial"/>
          <w:b/>
          <w:sz w:val="28"/>
          <w:szCs w:val="28"/>
          <w:u w:val="single"/>
        </w:rPr>
      </w:pPr>
      <w:r w:rsidRPr="00395634">
        <w:rPr>
          <w:rFonts w:ascii="Arial" w:hAnsi="Arial" w:cs="Arial"/>
          <w:b/>
          <w:sz w:val="28"/>
          <w:szCs w:val="28"/>
          <w:u w:val="single"/>
        </w:rPr>
        <w:t>Example 2:</w:t>
      </w:r>
    </w:p>
    <w:p w14:paraId="74C5C492" w14:textId="77777777" w:rsidR="00703F31" w:rsidRPr="00395634" w:rsidRDefault="00703F31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 </w:t>
      </w:r>
      <w:r w:rsidR="000E2946" w:rsidRPr="00395634">
        <w:rPr>
          <w:rFonts w:ascii="Arial" w:hAnsi="Arial" w:cs="Arial"/>
          <w:noProof/>
          <w:color w:val="0000FF"/>
          <w:sz w:val="28"/>
          <w:szCs w:val="28"/>
        </w:rPr>
        <w:drawing>
          <wp:inline distT="0" distB="0" distL="0" distR="0" wp14:anchorId="31A3FF56" wp14:editId="7A2EECE8">
            <wp:extent cx="1990725" cy="1944268"/>
            <wp:effectExtent l="0" t="0" r="0" b="0"/>
            <wp:docPr id="11" name="Picture 11" descr="https://encrypted-tbn0.gstatic.com/images?q=tbn:ANd9GcQg571nZWHSRN8K77Uz961AO6Jtezz5WlzAYpXpzpiOVS2bfJQ_U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encrypted-tbn0.gstatic.com/images?q=tbn:ANd9GcQg571nZWHSRN8K77Uz961AO6Jtezz5WlzAYpXpzpiOVS2bfJQ_Ug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69"/>
                    <a:stretch/>
                  </pic:blipFill>
                  <pic:spPr bwMode="auto">
                    <a:xfrm>
                      <a:off x="0" y="0"/>
                      <a:ext cx="2042002" cy="1994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130C06" w14:textId="77777777" w:rsidR="00703F31" w:rsidRPr="00395634" w:rsidRDefault="00703F31" w:rsidP="00703F31">
      <w:pPr>
        <w:pStyle w:val="ListParagraph"/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color w:val="222222"/>
          <w:sz w:val="28"/>
          <w:szCs w:val="28"/>
          <w:lang w:val="en"/>
        </w:rPr>
        <w:t>Name the elements in the given sets:</w:t>
      </w:r>
    </w:p>
    <w:p w14:paraId="0FC12D1B" w14:textId="77777777" w:rsidR="00DB634B" w:rsidRPr="00395634" w:rsidRDefault="00897A4F" w:rsidP="00703F31">
      <w:pPr>
        <w:pStyle w:val="ListParagraph"/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10E8B50D" wp14:editId="4A765B82">
                <wp:simplePos x="0" y="0"/>
                <wp:positionH relativeFrom="margin">
                  <wp:posOffset>1173192</wp:posOffset>
                </wp:positionH>
                <wp:positionV relativeFrom="paragraph">
                  <wp:posOffset>122722</wp:posOffset>
                </wp:positionV>
                <wp:extent cx="1207698" cy="1404620"/>
                <wp:effectExtent l="0" t="0" r="0" b="0"/>
                <wp:wrapNone/>
                <wp:docPr id="3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769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B5772" w14:textId="77777777" w:rsidR="00897A4F" w:rsidRPr="00395634" w:rsidRDefault="00112077" w:rsidP="00897A4F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1, 3, 4, 5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0E8B50D" id="_x0000_s1043" type="#_x0000_t202" style="position:absolute;left:0;text-align:left;margin-left:92.4pt;margin-top:9.65pt;width:95.1pt;height:110.6pt;z-index:2517155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" filled="f" stroked="f">
                <v:textbox style="mso-fit-shape-to-text:t">
                  <w:txbxContent>
                    <w:p w14:paraId="55FB5772" w14:textId="77777777" w:rsidR="00897A4F" w:rsidRPr="00395634" w:rsidRDefault="00112077" w:rsidP="00897A4F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1, 3, 4, 5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0EC2002" w14:textId="77777777" w:rsidR="00703F31" w:rsidRPr="00395634" w:rsidRDefault="00703F31" w:rsidP="00703F31">
      <w:pPr>
        <w:pStyle w:val="ListParagraph"/>
        <w:numPr>
          <w:ilvl w:val="0"/>
          <w:numId w:val="15"/>
        </w:num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color w:val="222222"/>
          <w:sz w:val="28"/>
          <w:szCs w:val="28"/>
          <w:lang w:val="en"/>
        </w:rPr>
        <w:t>Set A = ________________________</w:t>
      </w:r>
    </w:p>
    <w:p w14:paraId="7D948CDE" w14:textId="77777777" w:rsidR="00DB634B" w:rsidRPr="00395634" w:rsidRDefault="00112077" w:rsidP="00DB634B">
      <w:pPr>
        <w:pStyle w:val="ListParagraph"/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39A17560" wp14:editId="0220B3FA">
                <wp:simplePos x="0" y="0"/>
                <wp:positionH relativeFrom="margin">
                  <wp:posOffset>1130060</wp:posOffset>
                </wp:positionH>
                <wp:positionV relativeFrom="paragraph">
                  <wp:posOffset>84754</wp:posOffset>
                </wp:positionV>
                <wp:extent cx="1207698" cy="1404620"/>
                <wp:effectExtent l="0" t="0" r="0" b="0"/>
                <wp:wrapNone/>
                <wp:docPr id="3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769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3BD7AD" w14:textId="77777777" w:rsidR="00112077" w:rsidRPr="00395634" w:rsidRDefault="00112077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1, 5, 6, 7, 10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9A17560" id="_x0000_s1044" type="#_x0000_t202" style="position:absolute;left:0;text-align:left;margin-left:89pt;margin-top:6.65pt;width:95.1pt;height:110.6pt;z-index:2517176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" filled="f" stroked="f">
                <v:textbox style="mso-fit-shape-to-text:t">
                  <w:txbxContent>
                    <w:p w14:paraId="633BD7AD" w14:textId="77777777" w:rsidR="00112077" w:rsidRPr="00395634" w:rsidRDefault="00112077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1, 5, 6, 7, 10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6ED1DEE" w14:textId="77777777" w:rsidR="00703F31" w:rsidRPr="00395634" w:rsidRDefault="00703F31" w:rsidP="00703F31">
      <w:pPr>
        <w:pStyle w:val="ListParagraph"/>
        <w:numPr>
          <w:ilvl w:val="0"/>
          <w:numId w:val="15"/>
        </w:num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color w:val="222222"/>
          <w:sz w:val="28"/>
          <w:szCs w:val="28"/>
          <w:lang w:val="en"/>
        </w:rPr>
        <w:t>Set C = ________________________</w:t>
      </w:r>
    </w:p>
    <w:p w14:paraId="11A20D74" w14:textId="77777777" w:rsidR="00DB634B" w:rsidRPr="00395634" w:rsidRDefault="00112077" w:rsidP="00DB634B">
      <w:p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3BA537F7" wp14:editId="4C60D6C6">
                <wp:simplePos x="0" y="0"/>
                <wp:positionH relativeFrom="margin">
                  <wp:posOffset>931653</wp:posOffset>
                </wp:positionH>
                <wp:positionV relativeFrom="paragraph">
                  <wp:posOffset>98389</wp:posOffset>
                </wp:positionV>
                <wp:extent cx="1613139" cy="1404620"/>
                <wp:effectExtent l="0" t="0" r="0" b="0"/>
                <wp:wrapNone/>
                <wp:docPr id="30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79BF05" w14:textId="77777777" w:rsidR="00112077" w:rsidRPr="00395634" w:rsidRDefault="00112077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2, 6, 7, 8, 9, 10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BA537F7" id="_x0000_s1045" type="#_x0000_t202" style="position:absolute;margin-left:73.35pt;margin-top:7.75pt;width:127pt;height:110.6pt;z-index:2517196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" filled="f" stroked="f">
                <v:textbox style="mso-fit-shape-to-text:t">
                  <w:txbxContent>
                    <w:p w14:paraId="3E79BF05" w14:textId="77777777" w:rsidR="00112077" w:rsidRPr="00395634" w:rsidRDefault="00112077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2, 6, 7, 8, 9, 10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0EAD464" w14:textId="77777777" w:rsidR="00703F31" w:rsidRPr="00395634" w:rsidRDefault="00703F31" w:rsidP="00703F31">
      <w:pPr>
        <w:pStyle w:val="ListParagraph"/>
        <w:numPr>
          <w:ilvl w:val="0"/>
          <w:numId w:val="15"/>
        </w:num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color w:val="222222"/>
          <w:sz w:val="28"/>
          <w:szCs w:val="28"/>
          <w:lang w:val="en"/>
        </w:rPr>
        <w:t>A’</w:t>
      </w:r>
      <w:r w:rsidR="00DB634B"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 = ___________________________</w:t>
      </w:r>
    </w:p>
    <w:p w14:paraId="1BE2AB1D" w14:textId="77777777" w:rsidR="00DB634B" w:rsidRPr="00395634" w:rsidRDefault="00112077" w:rsidP="00DB634B">
      <w:p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3A1C44D2" wp14:editId="6988EC6D">
                <wp:simplePos x="0" y="0"/>
                <wp:positionH relativeFrom="margin">
                  <wp:posOffset>1078302</wp:posOffset>
                </wp:positionH>
                <wp:positionV relativeFrom="paragraph">
                  <wp:posOffset>67501</wp:posOffset>
                </wp:positionV>
                <wp:extent cx="1207698" cy="1404620"/>
                <wp:effectExtent l="0" t="0" r="0" b="0"/>
                <wp:wrapNone/>
                <wp:docPr id="30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769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476EA7" w14:textId="77777777" w:rsidR="00112077" w:rsidRPr="00395634" w:rsidRDefault="00112077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5, 6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A1C44D2" id="_x0000_s1046" type="#_x0000_t202" style="position:absolute;margin-left:84.9pt;margin-top:5.3pt;width:95.1pt;height:110.6pt;z-index:2517217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" filled="f" stroked="f">
                <v:textbox style="mso-fit-shape-to-text:t">
                  <w:txbxContent>
                    <w:p w14:paraId="61476EA7" w14:textId="77777777" w:rsidR="00112077" w:rsidRPr="00395634" w:rsidRDefault="00112077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5, 6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1CB4682" w14:textId="77777777" w:rsidR="00703F31" w:rsidRPr="00395634" w:rsidRDefault="00703F31" w:rsidP="00703F31">
      <w:pPr>
        <w:pStyle w:val="ListParagraph"/>
        <w:numPr>
          <w:ilvl w:val="0"/>
          <w:numId w:val="15"/>
        </w:num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B </w:t>
      </w:r>
      <w:r w:rsidR="00DB634B"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44E2FE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9pt;height:9.5pt" o:ole="">
            <v:imagedata r:id="rId24" o:title=""/>
          </v:shape>
          <o:OLEObject Type="Embed" ProgID="Equation.3" ShapeID="_x0000_i1025" DrawAspect="Content" ObjectID="_1797846389" r:id="rId25"/>
        </w:object>
      </w:r>
      <w:r w:rsidR="00DB634B" w:rsidRPr="00395634">
        <w:rPr>
          <w:rFonts w:ascii="Arial" w:hAnsi="Arial" w:cs="Arial"/>
          <w:sz w:val="28"/>
          <w:szCs w:val="28"/>
        </w:rPr>
        <w:t>C = ________________________</w:t>
      </w:r>
    </w:p>
    <w:p w14:paraId="4E5CD44C" w14:textId="77777777" w:rsidR="00DB634B" w:rsidRPr="00395634" w:rsidRDefault="00112077" w:rsidP="00DB634B">
      <w:p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5337D949" wp14:editId="2097ACB3">
                <wp:simplePos x="0" y="0"/>
                <wp:positionH relativeFrom="margin">
                  <wp:posOffset>476518</wp:posOffset>
                </wp:positionH>
                <wp:positionV relativeFrom="paragraph">
                  <wp:posOffset>7531</wp:posOffset>
                </wp:positionV>
                <wp:extent cx="4134119" cy="1404620"/>
                <wp:effectExtent l="0" t="0" r="0" b="0"/>
                <wp:wrapNone/>
                <wp:docPr id="30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411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535283" w14:textId="155D6A86" w:rsidR="00112077" w:rsidRPr="00395634" w:rsidRDefault="00112077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B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=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2, 4, 5, 6      C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=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5, 6, 7, 1, 10</w:t>
                            </w:r>
                            <w:r w:rsidR="00395634"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  overlapping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337D949" id="_x0000_s1047" type="#_x0000_t202" style="position:absolute;margin-left:37.5pt;margin-top:.6pt;width:325.5pt;height:110.6pt;z-index:2517237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" filled="f" stroked="f">
                <v:textbox style="mso-fit-shape-to-text:t">
                  <w:txbxContent>
                    <w:p w14:paraId="4B535283" w14:textId="155D6A86" w:rsidR="00112077" w:rsidRPr="00395634" w:rsidRDefault="00112077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B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=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2, 4, 5, 6      C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=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5, 6, 7, 1, 10</w:t>
                      </w:r>
                      <w:r w:rsidR="00395634"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  overlapping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A49571A" w14:textId="77777777" w:rsidR="00DB634B" w:rsidRPr="00395634" w:rsidRDefault="00112077" w:rsidP="00DB634B">
      <w:p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75C90712" wp14:editId="3C2138A6">
                <wp:simplePos x="0" y="0"/>
                <wp:positionH relativeFrom="margin">
                  <wp:posOffset>1268083</wp:posOffset>
                </wp:positionH>
                <wp:positionV relativeFrom="paragraph">
                  <wp:posOffset>90458</wp:posOffset>
                </wp:positionV>
                <wp:extent cx="1846053" cy="1404620"/>
                <wp:effectExtent l="0" t="0" r="0" b="0"/>
                <wp:wrapNone/>
                <wp:docPr id="30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01948C" w14:textId="77777777" w:rsidR="00112077" w:rsidRPr="00395634" w:rsidRDefault="00112077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1, 2, 4, 5, 6, 7, 10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5C90712" id="_x0000_s1048" type="#_x0000_t202" style="position:absolute;margin-left:99.85pt;margin-top:7.1pt;width:145.35pt;height:110.6pt;z-index:2517258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" filled="f" stroked="f">
                <v:textbox style="mso-fit-shape-to-text:t">
                  <w:txbxContent>
                    <w:p w14:paraId="1F01948C" w14:textId="77777777" w:rsidR="00112077" w:rsidRPr="00395634" w:rsidRDefault="00112077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1, 2, 4, 5, 6, 7, 10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A9F6513" w14:textId="77777777" w:rsidR="00DB634B" w:rsidRPr="00395634" w:rsidRDefault="00DB634B" w:rsidP="00703F31">
      <w:pPr>
        <w:pStyle w:val="ListParagraph"/>
        <w:numPr>
          <w:ilvl w:val="0"/>
          <w:numId w:val="15"/>
        </w:num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B </w:t>
      </w:r>
      <w:r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6186FC90">
          <v:shape id="_x0000_i1026" type="#_x0000_t75" style="width:12.9pt;height:9.5pt" o:ole="">
            <v:imagedata r:id="rId26" o:title=""/>
          </v:shape>
          <o:OLEObject Type="Embed" ProgID="Equation.3" ShapeID="_x0000_i1026" DrawAspect="Content" ObjectID="_1797846390" r:id="rId27"/>
        </w:object>
      </w:r>
      <w:r w:rsidRPr="00395634">
        <w:rPr>
          <w:rFonts w:ascii="Arial" w:hAnsi="Arial" w:cs="Arial"/>
          <w:sz w:val="28"/>
          <w:szCs w:val="28"/>
        </w:rPr>
        <w:t>C = ________________________</w:t>
      </w:r>
    </w:p>
    <w:p w14:paraId="5FF56191" w14:textId="77777777" w:rsidR="00DB634B" w:rsidRPr="00395634" w:rsidRDefault="00112077" w:rsidP="00DB634B">
      <w:p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12940C5D" wp14:editId="54AAFC6A">
                <wp:simplePos x="0" y="0"/>
                <wp:positionH relativeFrom="margin">
                  <wp:posOffset>396815</wp:posOffset>
                </wp:positionH>
                <wp:positionV relativeFrom="paragraph">
                  <wp:posOffset>41622</wp:posOffset>
                </wp:positionV>
                <wp:extent cx="1207698" cy="1404620"/>
                <wp:effectExtent l="0" t="0" r="0" b="0"/>
                <wp:wrapNone/>
                <wp:docPr id="3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769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BF690" w14:textId="77777777" w:rsidR="00112077" w:rsidRPr="00395634" w:rsidRDefault="00395634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Union = 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2940C5D" id="_x0000_s1049" type="#_x0000_t202" style="position:absolute;margin-left:31.25pt;margin-top:3.3pt;width:95.1pt;height:110.6pt;z-index:2517278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" filled="f" stroked="f">
                <v:textbox style="mso-fit-shape-to-text:t">
                  <w:txbxContent>
                    <w:p w14:paraId="682BF690" w14:textId="77777777" w:rsidR="00112077" w:rsidRPr="00395634" w:rsidRDefault="00395634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Union = All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3ACE572" w14:textId="77777777" w:rsidR="00DB634B" w:rsidRPr="00395634" w:rsidRDefault="00112077" w:rsidP="00DB634B">
      <w:p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3EA243ED" wp14:editId="7214B7A2">
                <wp:simplePos x="0" y="0"/>
                <wp:positionH relativeFrom="margin">
                  <wp:posOffset>1639019</wp:posOffset>
                </wp:positionH>
                <wp:positionV relativeFrom="paragraph">
                  <wp:posOffset>101480</wp:posOffset>
                </wp:positionV>
                <wp:extent cx="1630392" cy="1404620"/>
                <wp:effectExtent l="0" t="0" r="0" b="0"/>
                <wp:wrapNone/>
                <wp:docPr id="3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0392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2668B" w14:textId="77777777" w:rsidR="00112077" w:rsidRPr="00395634" w:rsidRDefault="00112077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1, 4, 5, 6, 7, 10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EA243ED" id="_x0000_s1050" type="#_x0000_t202" style="position:absolute;margin-left:129.05pt;margin-top:8pt;width:128.4pt;height:110.6pt;z-index:25172992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" filled="f" stroked="f">
                <v:textbox style="mso-fit-shape-to-text:t">
                  <w:txbxContent>
                    <w:p w14:paraId="5EC2668B" w14:textId="77777777" w:rsidR="00112077" w:rsidRPr="00395634" w:rsidRDefault="00112077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1, 4, 5, 6, 7, 10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AEB2439" w14:textId="77777777" w:rsidR="00DB634B" w:rsidRPr="00395634" w:rsidRDefault="00DB634B" w:rsidP="00703F31">
      <w:pPr>
        <w:pStyle w:val="ListParagraph"/>
        <w:numPr>
          <w:ilvl w:val="0"/>
          <w:numId w:val="15"/>
        </w:numPr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(A </w:t>
      </w:r>
      <w:r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1FD5A835">
          <v:shape id="_x0000_i1027" type="#_x0000_t75" style="width:12.9pt;height:9.5pt" o:ole="">
            <v:imagedata r:id="rId24" o:title=""/>
          </v:shape>
          <o:OLEObject Type="Embed" ProgID="Equation.3" ShapeID="_x0000_i1027" DrawAspect="Content" ObjectID="_1797846391" r:id="rId28"/>
        </w:object>
      </w:r>
      <w:r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 B)  </w:t>
      </w:r>
      <w:r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62A2B186">
          <v:shape id="_x0000_i1028" type="#_x0000_t75" style="width:12.9pt;height:9.5pt" o:ole="">
            <v:imagedata r:id="rId26" o:title=""/>
          </v:shape>
          <o:OLEObject Type="Embed" ProgID="Equation.3" ShapeID="_x0000_i1028" DrawAspect="Content" ObjectID="_1797846392" r:id="rId29"/>
        </w:object>
      </w:r>
      <w:r w:rsidRPr="00395634">
        <w:rPr>
          <w:rFonts w:ascii="Arial" w:hAnsi="Arial" w:cs="Arial"/>
          <w:sz w:val="28"/>
          <w:szCs w:val="28"/>
        </w:rPr>
        <w:t xml:space="preserve"> C = ___________________</w:t>
      </w:r>
    </w:p>
    <w:p w14:paraId="29D9886F" w14:textId="77777777" w:rsidR="00112077" w:rsidRPr="00395634" w:rsidRDefault="00112077" w:rsidP="00112077">
      <w:pPr>
        <w:pStyle w:val="ListParagraph"/>
        <w:rPr>
          <w:rFonts w:ascii="Arial" w:hAnsi="Arial" w:cs="Arial"/>
          <w:color w:val="222222"/>
          <w:sz w:val="28"/>
          <w:szCs w:val="28"/>
          <w:lang w:val="en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16814B55" wp14:editId="7933B3B3">
                <wp:simplePos x="0" y="0"/>
                <wp:positionH relativeFrom="margin">
                  <wp:posOffset>560231</wp:posOffset>
                </wp:positionH>
                <wp:positionV relativeFrom="paragraph">
                  <wp:posOffset>4204</wp:posOffset>
                </wp:positionV>
                <wp:extent cx="4146997" cy="1404620"/>
                <wp:effectExtent l="0" t="0" r="0" b="0"/>
                <wp:wrapNone/>
                <wp:docPr id="3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699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0E816E" w14:textId="1B39D998" w:rsidR="00112077" w:rsidRPr="00395634" w:rsidRDefault="00112077" w:rsidP="0011207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A</w:t>
                            </w:r>
                            <w:r w:rsidR="00395634"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intersect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B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=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4, 5   </w:t>
                            </w:r>
                            <w:r w:rsidR="00395634"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union with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C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=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5, 6, 7, 1, 10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6814B55" id="_x0000_s1051" type="#_x0000_t202" style="position:absolute;left:0;text-align:left;margin-left:44.1pt;margin-top:.35pt;width:326.55pt;height:110.6pt;z-index:2517319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" filled="f" stroked="f">
                <v:textbox style="mso-fit-shape-to-text:t">
                  <w:txbxContent>
                    <w:p w14:paraId="7C0E816E" w14:textId="1B39D998" w:rsidR="00112077" w:rsidRPr="00395634" w:rsidRDefault="00112077" w:rsidP="00112077">
                      <w:pPr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A</w:t>
                      </w:r>
                      <w:r w:rsidR="00395634"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intersect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B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=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4, 5   </w:t>
                      </w:r>
                      <w:r w:rsidR="00395634"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union with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C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=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5, 6, 7, 1, 10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953C931" w14:textId="77777777" w:rsidR="00252AD2" w:rsidRPr="00395634" w:rsidRDefault="00252AD2" w:rsidP="00E4574D">
      <w:pPr>
        <w:rPr>
          <w:rFonts w:ascii="Arial" w:hAnsi="Arial" w:cs="Arial"/>
          <w:b/>
          <w:sz w:val="28"/>
          <w:szCs w:val="28"/>
          <w:u w:val="single"/>
        </w:rPr>
      </w:pPr>
      <w:r w:rsidRPr="00395634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Example </w:t>
      </w:r>
      <w:r w:rsidR="00DB634B" w:rsidRPr="00395634">
        <w:rPr>
          <w:rFonts w:ascii="Arial" w:hAnsi="Arial" w:cs="Arial"/>
          <w:b/>
          <w:sz w:val="28"/>
          <w:szCs w:val="28"/>
          <w:u w:val="single"/>
        </w:rPr>
        <w:t>3</w:t>
      </w:r>
      <w:r w:rsidRPr="00395634">
        <w:rPr>
          <w:rFonts w:ascii="Arial" w:hAnsi="Arial" w:cs="Arial"/>
          <w:b/>
          <w:sz w:val="28"/>
          <w:szCs w:val="28"/>
          <w:u w:val="single"/>
        </w:rPr>
        <w:t>:</w:t>
      </w:r>
    </w:p>
    <w:p w14:paraId="3E5A1F7D" w14:textId="77777777" w:rsidR="00252AD2" w:rsidRPr="00395634" w:rsidRDefault="00252AD2" w:rsidP="00E4574D">
      <w:pPr>
        <w:rPr>
          <w:rFonts w:ascii="Arial" w:hAnsi="Arial" w:cs="Arial"/>
          <w:b/>
          <w:sz w:val="28"/>
          <w:szCs w:val="28"/>
        </w:rPr>
      </w:pPr>
    </w:p>
    <w:p w14:paraId="2276CB37" w14:textId="77777777" w:rsidR="00252AD2" w:rsidRPr="00395634" w:rsidRDefault="00703F31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A = {1, 2, 3, 4, 5, 6, 7, 8, 9, 10}</w:t>
      </w:r>
    </w:p>
    <w:p w14:paraId="425EB76D" w14:textId="77777777" w:rsidR="00703F31" w:rsidRPr="00395634" w:rsidRDefault="00703F31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B = {2, 4, 6, 8, 10}</w:t>
      </w:r>
    </w:p>
    <w:p w14:paraId="46AF9E26" w14:textId="77777777" w:rsidR="00703F31" w:rsidRPr="00395634" w:rsidRDefault="00703F31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C = {1, 3, 5, 7, 9}</w:t>
      </w:r>
    </w:p>
    <w:p w14:paraId="5A52F191" w14:textId="77777777" w:rsidR="00703F31" w:rsidRPr="00395634" w:rsidRDefault="00703F31" w:rsidP="00E4574D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D = {1, 2, 3, 4, 5}</w:t>
      </w:r>
    </w:p>
    <w:p w14:paraId="3B0A38BE" w14:textId="77777777" w:rsidR="00703F31" w:rsidRPr="00395634" w:rsidRDefault="00703F31" w:rsidP="00E4574D">
      <w:pPr>
        <w:rPr>
          <w:rFonts w:ascii="Arial" w:hAnsi="Arial" w:cs="Arial"/>
          <w:sz w:val="28"/>
          <w:szCs w:val="28"/>
        </w:rPr>
      </w:pPr>
    </w:p>
    <w:p w14:paraId="122FAE89" w14:textId="77777777" w:rsidR="00703F31" w:rsidRPr="00395634" w:rsidRDefault="00703F31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A and Set B</w:t>
      </w:r>
    </w:p>
    <w:p w14:paraId="4A478B9F" w14:textId="77777777" w:rsidR="00703F31" w:rsidRPr="00395634" w:rsidRDefault="00913BA7" w:rsidP="00703F31">
      <w:pPr>
        <w:pStyle w:val="ListParagraph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4F81C03B" wp14:editId="3FB867FB">
                <wp:simplePos x="0" y="0"/>
                <wp:positionH relativeFrom="margin">
                  <wp:posOffset>2967487</wp:posOffset>
                </wp:positionH>
                <wp:positionV relativeFrom="paragraph">
                  <wp:posOffset>137148</wp:posOffset>
                </wp:positionV>
                <wp:extent cx="1613139" cy="1404620"/>
                <wp:effectExtent l="0" t="0" r="0" b="0"/>
                <wp:wrapNone/>
                <wp:docPr id="3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78D88C" w14:textId="77777777" w:rsidR="00913BA7" w:rsidRPr="00395634" w:rsidRDefault="00913BA7" w:rsidP="00913BA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Subset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F81C03B" id="_x0000_s1052" type="#_x0000_t202" style="position:absolute;left:0;text-align:left;margin-left:233.65pt;margin-top:10.8pt;width:127pt;height:110.6pt;z-index:2517340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" filled="f" stroked="f">
                <v:textbox style="mso-fit-shape-to-text:t">
                  <w:txbxContent>
                    <w:p w14:paraId="2D78D88C" w14:textId="77777777" w:rsidR="00913BA7" w:rsidRPr="00395634" w:rsidRDefault="00913BA7" w:rsidP="00913BA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Subset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5C42209" w14:textId="77777777" w:rsidR="00703F31" w:rsidRPr="00395634" w:rsidRDefault="00703F31" w:rsidP="00703F31">
      <w:pPr>
        <w:pStyle w:val="ListParagraph"/>
        <w:numPr>
          <w:ilvl w:val="0"/>
          <w:numId w:val="10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Subset, disjoint, overlapping?</w:t>
      </w:r>
    </w:p>
    <w:p w14:paraId="405A93DA" w14:textId="77777777" w:rsidR="00703F31" w:rsidRPr="00395634" w:rsidRDefault="00913BA7" w:rsidP="00703F31">
      <w:pPr>
        <w:pStyle w:val="ListParagraph"/>
        <w:ind w:left="1080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2079EC24" wp14:editId="0064E066">
                <wp:simplePos x="0" y="0"/>
                <wp:positionH relativeFrom="margin">
                  <wp:posOffset>2639683</wp:posOffset>
                </wp:positionH>
                <wp:positionV relativeFrom="paragraph">
                  <wp:posOffset>119260</wp:posOffset>
                </wp:positionV>
                <wp:extent cx="1613139" cy="1404620"/>
                <wp:effectExtent l="0" t="0" r="0" b="0"/>
                <wp:wrapNone/>
                <wp:docPr id="3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8ED6E4" w14:textId="0BFC0ED4" w:rsidR="00913BA7" w:rsidRPr="00395634" w:rsidRDefault="00913BA7" w:rsidP="00913BA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B </w:t>
                            </w:r>
                            <w:r w:rsidR="00AE2505" w:rsidRPr="00395634">
                              <w:rPr>
                                <w:rFonts w:ascii="Arial" w:hAnsi="Arial" w:cs="Arial"/>
                                <w:color w:val="4F81BD" w:themeColor="accent1"/>
                                <w:position w:val="-8"/>
                                <w:sz w:val="28"/>
                                <w:szCs w:val="28"/>
                              </w:rPr>
                              <w:object w:dxaOrig="240" w:dyaOrig="240" w14:anchorId="36B0B564">
                                <v:shape id="_x0000_i1030" type="#_x0000_t75" style="width:12pt;height:12pt" o:ole="">
                                  <v:imagedata r:id="rId30" o:title=""/>
                                </v:shape>
                                <o:OLEObject Type="Embed" ProgID="Equation.3" ShapeID="_x0000_i1030" DrawAspect="Content" ObjectID="_1797846404" r:id="rId31"/>
                              </w:objec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079EC24" id="_x0000_s1053" type="#_x0000_t202" style="position:absolute;left:0;text-align:left;margin-left:207.85pt;margin-top:9.4pt;width:127pt;height:110.6pt;z-index:2517360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" filled="f" stroked="f">
                <v:textbox style="mso-fit-shape-to-text:t">
                  <w:txbxContent>
                    <w:p w14:paraId="0A8ED6E4" w14:textId="0BFC0ED4" w:rsidR="00913BA7" w:rsidRPr="00395634" w:rsidRDefault="00913BA7" w:rsidP="00913BA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B </w:t>
                      </w:r>
                      <w:r w:rsidR="00AE2505" w:rsidRPr="00395634">
                        <w:rPr>
                          <w:rFonts w:ascii="Arial" w:hAnsi="Arial" w:cs="Arial"/>
                          <w:color w:val="4F81BD" w:themeColor="accent1"/>
                          <w:position w:val="-8"/>
                          <w:sz w:val="28"/>
                          <w:szCs w:val="28"/>
                        </w:rPr>
                        <w:object w:dxaOrig="240" w:dyaOrig="240" w14:anchorId="36B0B564">
                          <v:shape id="_x0000_i1030" type="#_x0000_t75" style="width:12pt;height:12pt" o:ole="">
                            <v:imagedata r:id="rId32" o:title=""/>
                          </v:shape>
                          <o:OLEObject Type="Embed" ProgID="Equation.3" ShapeID="_x0000_i1030" DrawAspect="Content" ObjectID="_1794895696" r:id="rId33"/>
                        </w:objec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DE6F134" w14:textId="77777777" w:rsidR="00703F31" w:rsidRPr="00395634" w:rsidRDefault="00AE2505" w:rsidP="00703F31">
      <w:pPr>
        <w:pStyle w:val="ListParagraph"/>
        <w:numPr>
          <w:ilvl w:val="0"/>
          <w:numId w:val="10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56544" behindDoc="0" locked="0" layoutInCell="1" allowOverlap="1" wp14:anchorId="390148D3" wp14:editId="0153A119">
            <wp:simplePos x="0" y="0"/>
            <wp:positionH relativeFrom="column">
              <wp:posOffset>3312544</wp:posOffset>
            </wp:positionH>
            <wp:positionV relativeFrom="paragraph">
              <wp:posOffset>9801</wp:posOffset>
            </wp:positionV>
            <wp:extent cx="1782304" cy="922482"/>
            <wp:effectExtent l="0" t="0" r="8890" b="0"/>
            <wp:wrapNone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505" t="49024" r="35956" b="21035"/>
                    <a:stretch/>
                  </pic:blipFill>
                  <pic:spPr bwMode="auto">
                    <a:xfrm>
                      <a:off x="0" y="0"/>
                      <a:ext cx="1782304" cy="922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3F31" w:rsidRPr="00395634">
        <w:rPr>
          <w:rFonts w:ascii="Arial" w:hAnsi="Arial" w:cs="Arial"/>
          <w:sz w:val="28"/>
          <w:szCs w:val="28"/>
        </w:rPr>
        <w:t>Write the correct symbol.</w:t>
      </w:r>
    </w:p>
    <w:p w14:paraId="4FC03E04" w14:textId="77777777" w:rsidR="00703F31" w:rsidRPr="00395634" w:rsidRDefault="00703F31" w:rsidP="00703F31">
      <w:pPr>
        <w:rPr>
          <w:rFonts w:ascii="Arial" w:hAnsi="Arial" w:cs="Arial"/>
          <w:sz w:val="28"/>
          <w:szCs w:val="28"/>
        </w:rPr>
      </w:pPr>
    </w:p>
    <w:p w14:paraId="1D180F79" w14:textId="5FD19E00" w:rsidR="00703F31" w:rsidRPr="00395634" w:rsidRDefault="00703F31" w:rsidP="00AE2505">
      <w:pPr>
        <w:pStyle w:val="ListParagraph"/>
        <w:numPr>
          <w:ilvl w:val="0"/>
          <w:numId w:val="10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Draw a picture</w:t>
      </w:r>
      <w:r w:rsidR="004B4842">
        <w:rPr>
          <w:rFonts w:ascii="Arial" w:hAnsi="Arial" w:cs="Arial"/>
          <w:sz w:val="28"/>
          <w:szCs w:val="28"/>
        </w:rPr>
        <w:t>.</w:t>
      </w:r>
      <w:r w:rsidR="00AE2505" w:rsidRPr="00395634">
        <w:rPr>
          <w:rFonts w:ascii="Arial" w:hAnsi="Arial" w:cs="Arial"/>
          <w:sz w:val="28"/>
          <w:szCs w:val="28"/>
        </w:rPr>
        <w:tab/>
      </w:r>
      <w:r w:rsidR="00AE2505" w:rsidRPr="00395634">
        <w:rPr>
          <w:rFonts w:ascii="Arial" w:hAnsi="Arial" w:cs="Arial"/>
          <w:sz w:val="28"/>
          <w:szCs w:val="28"/>
        </w:rPr>
        <w:tab/>
      </w:r>
      <w:r w:rsidR="00AE2505" w:rsidRPr="00395634">
        <w:rPr>
          <w:rFonts w:ascii="Arial" w:hAnsi="Arial" w:cs="Arial"/>
          <w:sz w:val="28"/>
          <w:szCs w:val="28"/>
        </w:rPr>
        <w:tab/>
      </w:r>
      <w:r w:rsidR="00AE2505" w:rsidRPr="00395634">
        <w:rPr>
          <w:rFonts w:ascii="Arial" w:hAnsi="Arial" w:cs="Arial"/>
          <w:sz w:val="28"/>
          <w:szCs w:val="28"/>
        </w:rPr>
        <w:tab/>
      </w:r>
      <w:r w:rsidR="00AE2505" w:rsidRPr="00395634">
        <w:rPr>
          <w:rFonts w:ascii="Arial" w:hAnsi="Arial" w:cs="Arial"/>
          <w:sz w:val="28"/>
          <w:szCs w:val="28"/>
        </w:rPr>
        <w:tab/>
      </w:r>
    </w:p>
    <w:p w14:paraId="3F165DA3" w14:textId="77777777" w:rsidR="00703F31" w:rsidRPr="00395634" w:rsidRDefault="00703F31" w:rsidP="00703F31">
      <w:pPr>
        <w:rPr>
          <w:rFonts w:ascii="Arial" w:hAnsi="Arial" w:cs="Arial"/>
          <w:sz w:val="28"/>
          <w:szCs w:val="28"/>
        </w:rPr>
      </w:pPr>
    </w:p>
    <w:p w14:paraId="58131765" w14:textId="77777777" w:rsidR="00703F31" w:rsidRPr="00395634" w:rsidRDefault="00703F31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B and Set C</w:t>
      </w:r>
    </w:p>
    <w:p w14:paraId="6F756E15" w14:textId="77777777" w:rsidR="00703F31" w:rsidRPr="00395634" w:rsidRDefault="00AE2505" w:rsidP="00703F31">
      <w:pPr>
        <w:pStyle w:val="ListParagraph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0057E0CD" wp14:editId="4657CC19">
                <wp:simplePos x="0" y="0"/>
                <wp:positionH relativeFrom="margin">
                  <wp:posOffset>2976113</wp:posOffset>
                </wp:positionH>
                <wp:positionV relativeFrom="paragraph">
                  <wp:posOffset>110634</wp:posOffset>
                </wp:positionV>
                <wp:extent cx="1613139" cy="1404620"/>
                <wp:effectExtent l="0" t="0" r="0" b="0"/>
                <wp:wrapNone/>
                <wp:docPr id="3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344E23" w14:textId="77777777" w:rsidR="00AE2505" w:rsidRPr="00395634" w:rsidRDefault="00AE2505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Disjoint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057E0CD" id="_x0000_s1054" type="#_x0000_t202" style="position:absolute;left:0;text-align:left;margin-left:234.35pt;margin-top:8.7pt;width:127pt;height:110.6pt;z-index:2517391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" filled="f" stroked="f">
                <v:textbox style="mso-fit-shape-to-text:t">
                  <w:txbxContent>
                    <w:p w14:paraId="58344E23" w14:textId="77777777" w:rsidR="00AE2505" w:rsidRPr="00395634" w:rsidRDefault="00AE2505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Disjoint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0D0728" w14:textId="77777777" w:rsidR="00703F31" w:rsidRPr="00395634" w:rsidRDefault="00703F31" w:rsidP="00703F31">
      <w:pPr>
        <w:pStyle w:val="ListParagraph"/>
        <w:numPr>
          <w:ilvl w:val="0"/>
          <w:numId w:val="11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Subset, disjoint, overlapping?</w:t>
      </w:r>
    </w:p>
    <w:p w14:paraId="19D82FD3" w14:textId="77777777" w:rsidR="00703F31" w:rsidRPr="00395634" w:rsidRDefault="00AE2505" w:rsidP="00703F31">
      <w:pPr>
        <w:pStyle w:val="ListParagraph"/>
        <w:ind w:left="1080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313DC631" wp14:editId="29E9117B">
                <wp:simplePos x="0" y="0"/>
                <wp:positionH relativeFrom="margin">
                  <wp:posOffset>2855343</wp:posOffset>
                </wp:positionH>
                <wp:positionV relativeFrom="paragraph">
                  <wp:posOffset>84755</wp:posOffset>
                </wp:positionV>
                <wp:extent cx="1613139" cy="1404620"/>
                <wp:effectExtent l="0" t="0" r="0" b="0"/>
                <wp:wrapNone/>
                <wp:docPr id="1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78E8EC" w14:textId="77777777" w:rsidR="00AE2505" w:rsidRPr="00E94A3E" w:rsidRDefault="00AE2505" w:rsidP="00AE2505">
                            <w:pPr>
                              <w:rPr>
                                <w:rFonts w:ascii="Georgia" w:hAnsi="Georgia"/>
                                <w:color w:val="FF0000"/>
                                <w:sz w:val="27"/>
                                <w:szCs w:val="27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B   </w:t>
                            </w:r>
                            <w:r w:rsidRPr="00395634">
                              <w:rPr>
                                <w:rFonts w:ascii="Arial" w:hAnsi="Arial" w:cs="Arial"/>
                                <w:noProof/>
                                <w:color w:val="4F81BD" w:themeColor="accent1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42B852F" wp14:editId="04A13D56">
                                  <wp:extent cx="146301" cy="146301"/>
                                  <wp:effectExtent l="19050" t="19050" r="25400" b="25400"/>
                                  <wp:docPr id="198" name="Picture 198" descr="The Everything-ness of the Empty Set | by LeAnne Chan | Cantor's Paradi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The Everything-ness of the Empty Set | by LeAnne Chan | Cantor's Paradi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878" cy="1688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 C</w:t>
                            </w:r>
                            <w:r w:rsidRPr="00AE2505">
                              <w:rPr>
                                <w:rFonts w:ascii="Georgia" w:hAnsi="Georgia"/>
                                <w:color w:val="FF0000"/>
                                <w:position w:val="-10"/>
                                <w:sz w:val="27"/>
                                <w:szCs w:val="27"/>
                              </w:rPr>
                              <w:object w:dxaOrig="180" w:dyaOrig="340" w14:anchorId="38BAB6E1">
                                <v:shape id="_x0000_i1032" type="#_x0000_t75" style="width:9pt;height:17pt" o:ole="">
                                  <v:imagedata r:id="rId35" o:title=""/>
                                </v:shape>
                                <o:OLEObject Type="Embed" ProgID="Equation.3" ShapeID="_x0000_i1032" DrawAspect="Content" ObjectID="_1797846405" r:id="rId36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13DC631" id="_x0000_s1055" type="#_x0000_t202" style="position:absolute;left:0;text-align:left;margin-left:224.85pt;margin-top:6.65pt;width:127pt;height:110.6pt;z-index:25175552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" filled="f" stroked="f">
                <v:textbox style="mso-fit-shape-to-text:t">
                  <w:txbxContent>
                    <w:p w14:paraId="3178E8EC" w14:textId="77777777" w:rsidR="00AE2505" w:rsidRPr="00E94A3E" w:rsidRDefault="00AE2505" w:rsidP="00AE2505">
                      <w:pPr>
                        <w:rPr>
                          <w:rFonts w:ascii="Georgia" w:hAnsi="Georgia"/>
                          <w:color w:val="FF0000"/>
                          <w:sz w:val="27"/>
                          <w:szCs w:val="27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B   </w:t>
                      </w:r>
                      <w:r w:rsidRPr="00395634">
                        <w:rPr>
                          <w:rFonts w:ascii="Arial" w:hAnsi="Arial" w:cs="Arial"/>
                          <w:noProof/>
                          <w:color w:val="4F81BD" w:themeColor="accent1"/>
                          <w:sz w:val="28"/>
                          <w:szCs w:val="28"/>
                        </w:rPr>
                        <w:drawing>
                          <wp:inline distT="0" distB="0" distL="0" distR="0" wp14:anchorId="342B852F" wp14:editId="04A13D56">
                            <wp:extent cx="146301" cy="146301"/>
                            <wp:effectExtent l="19050" t="19050" r="25400" b="25400"/>
                            <wp:docPr id="198" name="Picture 198" descr="The Everything-ness of the Empty Set | by LeAnne Chan | Cantor's Paradi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 descr="The Everything-ness of the Empty Set | by LeAnne Chan | Cantor's Paradi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878" cy="1688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 C</w:t>
                      </w:r>
                      <w:r w:rsidRPr="00AE2505">
                        <w:rPr>
                          <w:rFonts w:ascii="Georgia" w:hAnsi="Georgia"/>
                          <w:color w:val="FF0000"/>
                          <w:position w:val="-10"/>
                          <w:sz w:val="27"/>
                          <w:szCs w:val="27"/>
                        </w:rPr>
                        <w:object w:dxaOrig="180" w:dyaOrig="340" w14:anchorId="38BAB6E1">
                          <v:shape id="_x0000_i1032" type="#_x0000_t75" style="width:9pt;height:17pt" o:ole="">
                            <v:imagedata r:id="rId37" o:title=""/>
                          </v:shape>
                          <o:OLEObject Type="Embed" ProgID="Equation.3" ShapeID="_x0000_i1032" DrawAspect="Content" ObjectID="_1794895697" r:id="rId38"/>
                        </w:objec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5AF5E2A" w14:textId="77777777" w:rsidR="00703F31" w:rsidRPr="00395634" w:rsidRDefault="00703F31" w:rsidP="00703F31">
      <w:pPr>
        <w:pStyle w:val="ListParagraph"/>
        <w:numPr>
          <w:ilvl w:val="0"/>
          <w:numId w:val="11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Write the correct symbol.</w:t>
      </w:r>
    </w:p>
    <w:p w14:paraId="03BC20B1" w14:textId="77777777" w:rsidR="00703F31" w:rsidRPr="00395634" w:rsidRDefault="00AE2505" w:rsidP="00703F31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57568" behindDoc="0" locked="0" layoutInCell="1" allowOverlap="1" wp14:anchorId="6D5060B1" wp14:editId="3BCC430A">
            <wp:simplePos x="0" y="0"/>
            <wp:positionH relativeFrom="column">
              <wp:posOffset>3139824</wp:posOffset>
            </wp:positionH>
            <wp:positionV relativeFrom="paragraph">
              <wp:posOffset>7620</wp:posOffset>
            </wp:positionV>
            <wp:extent cx="1699403" cy="856506"/>
            <wp:effectExtent l="0" t="0" r="0" b="1270"/>
            <wp:wrapNone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070" t="16004" r="36685" b="55104"/>
                    <a:stretch/>
                  </pic:blipFill>
                  <pic:spPr bwMode="auto">
                    <a:xfrm>
                      <a:off x="0" y="0"/>
                      <a:ext cx="1699403" cy="856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3ED8F3" w14:textId="07A74EAE" w:rsidR="00703F31" w:rsidRPr="00395634" w:rsidRDefault="00703F31" w:rsidP="00AE2505">
      <w:pPr>
        <w:pStyle w:val="ListParagraph"/>
        <w:numPr>
          <w:ilvl w:val="0"/>
          <w:numId w:val="11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Draw a picture</w:t>
      </w:r>
      <w:r w:rsidR="004B4842">
        <w:rPr>
          <w:rFonts w:ascii="Arial" w:hAnsi="Arial" w:cs="Arial"/>
          <w:sz w:val="28"/>
          <w:szCs w:val="28"/>
        </w:rPr>
        <w:t>.</w:t>
      </w:r>
      <w:r w:rsidR="00AE2505" w:rsidRPr="00395634">
        <w:rPr>
          <w:rFonts w:ascii="Arial" w:hAnsi="Arial" w:cs="Arial"/>
          <w:sz w:val="28"/>
          <w:szCs w:val="28"/>
        </w:rPr>
        <w:t xml:space="preserve"> </w:t>
      </w:r>
    </w:p>
    <w:p w14:paraId="7D15DA62" w14:textId="77777777" w:rsidR="00703F31" w:rsidRPr="00395634" w:rsidRDefault="00703F31" w:rsidP="00703F31">
      <w:pPr>
        <w:pStyle w:val="ListParagraph"/>
        <w:rPr>
          <w:rFonts w:ascii="Arial" w:hAnsi="Arial" w:cs="Arial"/>
          <w:sz w:val="28"/>
          <w:szCs w:val="28"/>
        </w:rPr>
      </w:pPr>
    </w:p>
    <w:p w14:paraId="4A67E853" w14:textId="77777777" w:rsidR="00703F31" w:rsidRPr="00395634" w:rsidRDefault="00703F31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Set C and Set D</w:t>
      </w:r>
    </w:p>
    <w:p w14:paraId="0F488269" w14:textId="77777777" w:rsidR="00703F31" w:rsidRPr="00395634" w:rsidRDefault="00AE2505" w:rsidP="00703F31">
      <w:pPr>
        <w:pStyle w:val="ListParagraph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1D47C37C" wp14:editId="65231ED9">
                <wp:simplePos x="0" y="0"/>
                <wp:positionH relativeFrom="margin">
                  <wp:posOffset>3001993</wp:posOffset>
                </wp:positionH>
                <wp:positionV relativeFrom="paragraph">
                  <wp:posOffset>119260</wp:posOffset>
                </wp:positionV>
                <wp:extent cx="1613139" cy="1404620"/>
                <wp:effectExtent l="0" t="0" r="0" b="0"/>
                <wp:wrapNone/>
                <wp:docPr id="3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71AE4F" w14:textId="77777777" w:rsidR="00AE2505" w:rsidRPr="00395634" w:rsidRDefault="00AE2505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Overlapping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D47C37C" id="_x0000_s1056" type="#_x0000_t202" style="position:absolute;left:0;text-align:left;margin-left:236.4pt;margin-top:9.4pt;width:127pt;height:110.6pt;z-index:2517411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" filled="f" stroked="f">
                <v:textbox style="mso-fit-shape-to-text:t">
                  <w:txbxContent>
                    <w:p w14:paraId="5571AE4F" w14:textId="77777777" w:rsidR="00AE2505" w:rsidRPr="00395634" w:rsidRDefault="00AE2505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Overlapping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BBFA9D8" w14:textId="77777777" w:rsidR="00703F31" w:rsidRPr="00395634" w:rsidRDefault="00703F31" w:rsidP="00703F31">
      <w:pPr>
        <w:pStyle w:val="ListParagraph"/>
        <w:numPr>
          <w:ilvl w:val="0"/>
          <w:numId w:val="12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Subset, disjoint, overlapping?</w:t>
      </w:r>
      <w:r w:rsidR="00AE2505" w:rsidRPr="00395634">
        <w:rPr>
          <w:rFonts w:ascii="Arial" w:hAnsi="Arial" w:cs="Arial"/>
          <w:sz w:val="28"/>
          <w:szCs w:val="28"/>
        </w:rPr>
        <w:t xml:space="preserve"> </w:t>
      </w:r>
    </w:p>
    <w:p w14:paraId="32E3AA0C" w14:textId="77777777" w:rsidR="00703F31" w:rsidRPr="00395634" w:rsidRDefault="00AE2505" w:rsidP="00703F31">
      <w:pPr>
        <w:pStyle w:val="ListParagraph"/>
        <w:ind w:left="1080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0F634A85" wp14:editId="6F2E8211">
                <wp:simplePos x="0" y="0"/>
                <wp:positionH relativeFrom="margin">
                  <wp:posOffset>2691441</wp:posOffset>
                </wp:positionH>
                <wp:positionV relativeFrom="paragraph">
                  <wp:posOffset>171654</wp:posOffset>
                </wp:positionV>
                <wp:extent cx="1613139" cy="1404620"/>
                <wp:effectExtent l="0" t="0" r="0" b="0"/>
                <wp:wrapNone/>
                <wp:docPr id="2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764E1" w14:textId="77777777" w:rsidR="00AE2505" w:rsidRPr="00395634" w:rsidRDefault="00AE2505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C  </w:t>
                            </w:r>
                            <w:r w:rsidR="003763C2" w:rsidRPr="00395634">
                              <w:rPr>
                                <w:rFonts w:ascii="Arial" w:hAnsi="Arial" w:cs="Arial"/>
                                <w:color w:val="4F81BD" w:themeColor="accent1"/>
                                <w:position w:val="-8"/>
                                <w:sz w:val="28"/>
                                <w:szCs w:val="28"/>
                              </w:rPr>
                              <w:object w:dxaOrig="240" w:dyaOrig="300" w14:anchorId="6E0696C6">
                                <v:shape id="_x0000_i1034" type="#_x0000_t75" style="width:12pt;height:15pt" o:ole="">
                                  <v:imagedata r:id="rId40" o:title=""/>
                                </v:shape>
                                <o:OLEObject Type="Embed" ProgID="Equation.3" ShapeID="_x0000_i1034" DrawAspect="Content" ObjectID="_1797846406" r:id="rId41"/>
                              </w:object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F634A85" id="_x0000_s1057" type="#_x0000_t202" style="position:absolute;left:0;text-align:left;margin-left:211.9pt;margin-top:13.5pt;width:127pt;height:110.6pt;z-index:2517596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" filled="f" stroked="f">
                <v:textbox style="mso-fit-shape-to-text:t">
                  <w:txbxContent>
                    <w:p w14:paraId="73B764E1" w14:textId="77777777" w:rsidR="00AE2505" w:rsidRPr="00395634" w:rsidRDefault="00AE2505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C  </w:t>
                      </w:r>
                      <w:r w:rsidR="003763C2" w:rsidRPr="00395634">
                        <w:rPr>
                          <w:rFonts w:ascii="Arial" w:hAnsi="Arial" w:cs="Arial"/>
                          <w:color w:val="4F81BD" w:themeColor="accent1"/>
                          <w:position w:val="-8"/>
                          <w:sz w:val="28"/>
                          <w:szCs w:val="28"/>
                        </w:rPr>
                        <w:object w:dxaOrig="240" w:dyaOrig="300" w14:anchorId="6E0696C6">
                          <v:shape id="_x0000_i1034" type="#_x0000_t75" style="width:12pt;height:15pt" o:ole="">
                            <v:imagedata r:id="rId42" o:title=""/>
                          </v:shape>
                          <o:OLEObject Type="Embed" ProgID="Equation.3" ShapeID="_x0000_i1034" DrawAspect="Content" ObjectID="_1794895698" r:id="rId43"/>
                        </w:object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2FF5B75" w14:textId="77777777" w:rsidR="00703F31" w:rsidRPr="00395634" w:rsidRDefault="003763C2" w:rsidP="00703F31">
      <w:pPr>
        <w:pStyle w:val="ListParagraph"/>
        <w:numPr>
          <w:ilvl w:val="0"/>
          <w:numId w:val="12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60640" behindDoc="0" locked="0" layoutInCell="1" allowOverlap="1" wp14:anchorId="6640B764" wp14:editId="5BC862D9">
            <wp:simplePos x="0" y="0"/>
            <wp:positionH relativeFrom="column">
              <wp:posOffset>3675908</wp:posOffset>
            </wp:positionH>
            <wp:positionV relativeFrom="paragraph">
              <wp:posOffset>7191</wp:posOffset>
            </wp:positionV>
            <wp:extent cx="1745953" cy="852901"/>
            <wp:effectExtent l="0" t="0" r="6985" b="4445"/>
            <wp:wrapNone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59" t="46444" r="32747" b="25424"/>
                    <a:stretch/>
                  </pic:blipFill>
                  <pic:spPr bwMode="auto">
                    <a:xfrm>
                      <a:off x="0" y="0"/>
                      <a:ext cx="1745953" cy="852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3F31" w:rsidRPr="00395634">
        <w:rPr>
          <w:rFonts w:ascii="Arial" w:hAnsi="Arial" w:cs="Arial"/>
          <w:sz w:val="28"/>
          <w:szCs w:val="28"/>
        </w:rPr>
        <w:t>Write the correct symbol.</w:t>
      </w:r>
      <w:r w:rsidR="00AE2505" w:rsidRPr="00395634">
        <w:rPr>
          <w:rFonts w:ascii="Arial" w:hAnsi="Arial" w:cs="Arial"/>
          <w:sz w:val="28"/>
          <w:szCs w:val="28"/>
        </w:rPr>
        <w:t xml:space="preserve"> </w:t>
      </w:r>
    </w:p>
    <w:p w14:paraId="7964942E" w14:textId="77777777" w:rsidR="00703F31" w:rsidRPr="00395634" w:rsidRDefault="00703F31" w:rsidP="00703F31">
      <w:pPr>
        <w:pStyle w:val="ListParagraph"/>
        <w:rPr>
          <w:rFonts w:ascii="Arial" w:hAnsi="Arial" w:cs="Arial"/>
          <w:sz w:val="28"/>
          <w:szCs w:val="28"/>
        </w:rPr>
      </w:pPr>
    </w:p>
    <w:p w14:paraId="2295B282" w14:textId="3882132C" w:rsidR="003763C2" w:rsidRPr="00395634" w:rsidRDefault="00703F31" w:rsidP="00703F31">
      <w:pPr>
        <w:pStyle w:val="ListParagraph"/>
        <w:numPr>
          <w:ilvl w:val="0"/>
          <w:numId w:val="12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Draw a picture</w:t>
      </w:r>
      <w:r w:rsidR="004B4842">
        <w:rPr>
          <w:rFonts w:ascii="Arial" w:hAnsi="Arial" w:cs="Arial"/>
          <w:sz w:val="28"/>
          <w:szCs w:val="28"/>
        </w:rPr>
        <w:t>.</w:t>
      </w:r>
    </w:p>
    <w:p w14:paraId="63EDDA33" w14:textId="77777777" w:rsidR="00703F31" w:rsidRPr="00395634" w:rsidRDefault="00703F31" w:rsidP="00703F31">
      <w:pPr>
        <w:pStyle w:val="ListParagraph"/>
        <w:ind w:left="1080"/>
        <w:rPr>
          <w:rFonts w:ascii="Arial" w:hAnsi="Arial" w:cs="Arial"/>
          <w:sz w:val="28"/>
          <w:szCs w:val="28"/>
        </w:rPr>
      </w:pPr>
    </w:p>
    <w:p w14:paraId="36D8C07A" w14:textId="77777777" w:rsidR="00703F31" w:rsidRPr="00395634" w:rsidRDefault="003763C2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318511C6" wp14:editId="5907A4D5">
                <wp:simplePos x="0" y="0"/>
                <wp:positionH relativeFrom="margin">
                  <wp:posOffset>3303318</wp:posOffset>
                </wp:positionH>
                <wp:positionV relativeFrom="paragraph">
                  <wp:posOffset>93884</wp:posOffset>
                </wp:positionV>
                <wp:extent cx="1613139" cy="1404620"/>
                <wp:effectExtent l="0" t="0" r="0" b="0"/>
                <wp:wrapNone/>
                <wp:docPr id="3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B52A70" w14:textId="77777777" w:rsidR="00AE2505" w:rsidRPr="00395634" w:rsidRDefault="003763C2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1, 3, 5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18511C6" id="_x0000_s1058" type="#_x0000_t202" style="position:absolute;left:0;text-align:left;margin-left:260.1pt;margin-top:7.4pt;width:127pt;height:110.6pt;z-index:2517432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" filled="f" stroked="f">
                <v:textbox style="mso-fit-shape-to-text:t">
                  <w:txbxContent>
                    <w:p w14:paraId="43B52A70" w14:textId="77777777" w:rsidR="00AE2505" w:rsidRPr="00395634" w:rsidRDefault="003763C2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1, 3, 5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03F31" w:rsidRPr="00395634">
        <w:rPr>
          <w:rFonts w:ascii="Arial" w:hAnsi="Arial" w:cs="Arial"/>
          <w:sz w:val="28"/>
          <w:szCs w:val="28"/>
        </w:rPr>
        <w:t xml:space="preserve">Write the element(s) in the set C </w:t>
      </w:r>
      <w:r w:rsidR="00703F31"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154B594C">
          <v:shape id="_x0000_i1035" type="#_x0000_t75" style="width:12.9pt;height:9.5pt" o:ole="">
            <v:imagedata r:id="rId45" o:title=""/>
          </v:shape>
          <o:OLEObject Type="Embed" ProgID="Equation.3" ShapeID="_x0000_i1035" DrawAspect="Content" ObjectID="_1797846393" r:id="rId46"/>
        </w:object>
      </w:r>
      <w:r w:rsidR="00703F31" w:rsidRPr="00395634">
        <w:rPr>
          <w:rFonts w:ascii="Arial" w:hAnsi="Arial" w:cs="Arial"/>
          <w:sz w:val="28"/>
          <w:szCs w:val="28"/>
        </w:rPr>
        <w:t>D</w:t>
      </w:r>
    </w:p>
    <w:p w14:paraId="345CDC04" w14:textId="77777777" w:rsidR="00703F31" w:rsidRPr="00395634" w:rsidRDefault="00703F31" w:rsidP="00703F31">
      <w:pPr>
        <w:rPr>
          <w:rFonts w:ascii="Arial" w:hAnsi="Arial" w:cs="Arial"/>
          <w:sz w:val="28"/>
          <w:szCs w:val="28"/>
        </w:rPr>
      </w:pPr>
    </w:p>
    <w:p w14:paraId="69715B2B" w14:textId="77777777" w:rsidR="00703F31" w:rsidRPr="00395634" w:rsidRDefault="00AE2505" w:rsidP="00703F31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06AD6AE4" wp14:editId="45EA5BBC">
                <wp:simplePos x="0" y="0"/>
                <wp:positionH relativeFrom="margin">
                  <wp:posOffset>2553419</wp:posOffset>
                </wp:positionH>
                <wp:positionV relativeFrom="paragraph">
                  <wp:posOffset>162392</wp:posOffset>
                </wp:positionV>
                <wp:extent cx="1613139" cy="1404620"/>
                <wp:effectExtent l="0" t="0" r="0" b="0"/>
                <wp:wrapNone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3F9717" w14:textId="77777777" w:rsidR="00AE2505" w:rsidRPr="00395634" w:rsidRDefault="003763C2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1, 3, 5, 7, 9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6AD6AE4" id="_x0000_s1059" type="#_x0000_t202" style="position:absolute;margin-left:201.05pt;margin-top:12.8pt;width:127pt;height:110.6pt;z-index:2517452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" filled="f" stroked="f">
                <v:textbox style="mso-fit-shape-to-text:t">
                  <w:txbxContent>
                    <w:p w14:paraId="183F9717" w14:textId="77777777" w:rsidR="00AE2505" w:rsidRPr="00395634" w:rsidRDefault="003763C2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1, 3, 5, 7, 9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CC37908" w14:textId="71264E08" w:rsidR="00703F31" w:rsidRPr="00395634" w:rsidRDefault="00703F31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Write the element(s) in B’</w:t>
      </w:r>
      <w:r w:rsidR="004B4842">
        <w:rPr>
          <w:rFonts w:ascii="Arial" w:hAnsi="Arial" w:cs="Arial"/>
          <w:sz w:val="28"/>
          <w:szCs w:val="28"/>
        </w:rPr>
        <w:t>.</w:t>
      </w:r>
    </w:p>
    <w:p w14:paraId="3206FDC6" w14:textId="77777777" w:rsidR="00703F31" w:rsidRPr="00395634" w:rsidRDefault="00703F31" w:rsidP="00703F31">
      <w:pPr>
        <w:rPr>
          <w:rFonts w:ascii="Arial" w:hAnsi="Arial" w:cs="Arial"/>
          <w:sz w:val="28"/>
          <w:szCs w:val="28"/>
        </w:rPr>
      </w:pPr>
    </w:p>
    <w:p w14:paraId="514274E9" w14:textId="77777777" w:rsidR="00703F31" w:rsidRPr="00395634" w:rsidRDefault="00AE2505" w:rsidP="00703F31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4ACE09E5" wp14:editId="5D5E84C9">
                <wp:simplePos x="0" y="0"/>
                <wp:positionH relativeFrom="margin">
                  <wp:posOffset>2880732</wp:posOffset>
                </wp:positionH>
                <wp:positionV relativeFrom="paragraph">
                  <wp:posOffset>84395</wp:posOffset>
                </wp:positionV>
                <wp:extent cx="1613139" cy="1404620"/>
                <wp:effectExtent l="0" t="0" r="0" b="0"/>
                <wp:wrapNone/>
                <wp:docPr id="1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3AF728" w14:textId="77777777" w:rsidR="00AE2505" w:rsidRPr="00395634" w:rsidRDefault="003763C2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7, 9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ACE09E5" id="_x0000_s1060" type="#_x0000_t202" style="position:absolute;margin-left:226.85pt;margin-top:6.65pt;width:127pt;height:110.6pt;z-index:2517473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" filled="f" stroked="f">
                <v:textbox style="mso-fit-shape-to-text:t">
                  <w:txbxContent>
                    <w:p w14:paraId="7E3AF728" w14:textId="77777777" w:rsidR="00AE2505" w:rsidRPr="00395634" w:rsidRDefault="003763C2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7, 9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D8C02A1" w14:textId="658C7AF2" w:rsidR="00703F31" w:rsidRPr="00395634" w:rsidRDefault="00703F31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Write the element(s) in C </w:t>
      </w:r>
      <w:r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0E18F0C2">
          <v:shape id="_x0000_i1036" type="#_x0000_t75" style="width:12.9pt;height:9.5pt" o:ole="">
            <v:imagedata r:id="rId24" o:title=""/>
          </v:shape>
          <o:OLEObject Type="Embed" ProgID="Equation.3" ShapeID="_x0000_i1036" DrawAspect="Content" ObjectID="_1797846394" r:id="rId47"/>
        </w:object>
      </w:r>
      <w:r w:rsidRPr="00395634">
        <w:rPr>
          <w:rFonts w:ascii="Arial" w:hAnsi="Arial" w:cs="Arial"/>
          <w:sz w:val="28"/>
          <w:szCs w:val="28"/>
        </w:rPr>
        <w:t>D’</w:t>
      </w:r>
      <w:r w:rsidR="004B4842">
        <w:rPr>
          <w:rFonts w:ascii="Arial" w:hAnsi="Arial" w:cs="Arial"/>
          <w:sz w:val="28"/>
          <w:szCs w:val="28"/>
        </w:rPr>
        <w:t>.</w:t>
      </w:r>
    </w:p>
    <w:p w14:paraId="7F4DE195" w14:textId="77777777" w:rsidR="00703F31" w:rsidRPr="00395634" w:rsidRDefault="003763C2" w:rsidP="00703F31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62688" behindDoc="0" locked="0" layoutInCell="1" allowOverlap="1" wp14:anchorId="6DD8FEDE" wp14:editId="38B673EC">
                <wp:simplePos x="0" y="0"/>
                <wp:positionH relativeFrom="margin">
                  <wp:posOffset>327731</wp:posOffset>
                </wp:positionH>
                <wp:positionV relativeFrom="paragraph">
                  <wp:posOffset>13694</wp:posOffset>
                </wp:positionV>
                <wp:extent cx="2674188" cy="1404620"/>
                <wp:effectExtent l="0" t="0" r="0" b="0"/>
                <wp:wrapNone/>
                <wp:docPr id="20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18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9E7352" w14:textId="77777777" w:rsidR="003763C2" w:rsidRPr="00395634" w:rsidRDefault="003763C2" w:rsidP="003763C2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C=1, 3, 5, 7, </w:t>
                            </w:r>
                            <w:proofErr w:type="gramStart"/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>9  D</w:t>
                            </w:r>
                            <w:proofErr w:type="gramEnd"/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2"/>
                                <w:szCs w:val="22"/>
                              </w:rPr>
                              <w:t xml:space="preserve">’=6, 7, 8, 9, 10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DD8FEDE" id="_x0000_s1061" type="#_x0000_t202" style="position:absolute;margin-left:25.8pt;margin-top:1.1pt;width:210.55pt;height:110.6pt;z-index:2517626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" filled="f" stroked="f">
                <v:textbox style="mso-fit-shape-to-text:t">
                  <w:txbxContent>
                    <w:p w14:paraId="2D9E7352" w14:textId="77777777" w:rsidR="003763C2" w:rsidRPr="00395634" w:rsidRDefault="003763C2" w:rsidP="003763C2">
                      <w:pPr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C=1, 3, 5, 7, </w:t>
                      </w:r>
                      <w:proofErr w:type="gramStart"/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>9  D</w:t>
                      </w:r>
                      <w:proofErr w:type="gramEnd"/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2"/>
                          <w:szCs w:val="22"/>
                        </w:rPr>
                        <w:t xml:space="preserve">’=6, 7, 8, 9, 10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9D3FE26" w14:textId="77777777" w:rsidR="00703F31" w:rsidRPr="00395634" w:rsidRDefault="00AE2505" w:rsidP="00703F31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4A8A0684" wp14:editId="2C28D15E">
                <wp:simplePos x="0" y="0"/>
                <wp:positionH relativeFrom="margin">
                  <wp:posOffset>2803584</wp:posOffset>
                </wp:positionH>
                <wp:positionV relativeFrom="paragraph">
                  <wp:posOffset>114887</wp:posOffset>
                </wp:positionV>
                <wp:extent cx="2605177" cy="1404620"/>
                <wp:effectExtent l="0" t="0" r="0" b="0"/>
                <wp:wrapNone/>
                <wp:docPr id="1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517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5A8D90" w14:textId="77777777" w:rsidR="00AE2505" w:rsidRPr="00395634" w:rsidRDefault="003763C2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1, 2, 3, 4, 5, 6, 7, 8, 9, 10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A8A0684" id="_x0000_s1062" type="#_x0000_t202" style="position:absolute;margin-left:220.75pt;margin-top:9.05pt;width:205.15pt;height:110.6pt;z-index:2517493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" filled="f" stroked="f">
                <v:textbox style="mso-fit-shape-to-text:t">
                  <w:txbxContent>
                    <w:p w14:paraId="485A8D90" w14:textId="77777777" w:rsidR="00AE2505" w:rsidRPr="00395634" w:rsidRDefault="003763C2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1, 2, 3, 4, 5, 6, 7, 8, 9, 10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4C9DCBD" w14:textId="5955816F" w:rsidR="00703F31" w:rsidRPr="00395634" w:rsidRDefault="00703F31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Write the element(s) in B </w:t>
      </w:r>
      <w:r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34F4CDB4">
          <v:shape id="_x0000_i1037" type="#_x0000_t75" style="width:12.9pt;height:9.5pt" o:ole="">
            <v:imagedata r:id="rId26" o:title=""/>
          </v:shape>
          <o:OLEObject Type="Embed" ProgID="Equation.3" ShapeID="_x0000_i1037" DrawAspect="Content" ObjectID="_1797846395" r:id="rId48"/>
        </w:object>
      </w:r>
      <w:r w:rsidRPr="00395634">
        <w:rPr>
          <w:rFonts w:ascii="Arial" w:hAnsi="Arial" w:cs="Arial"/>
          <w:sz w:val="28"/>
          <w:szCs w:val="28"/>
        </w:rPr>
        <w:t>C</w:t>
      </w:r>
      <w:r w:rsidR="004B4842">
        <w:rPr>
          <w:rFonts w:ascii="Arial" w:hAnsi="Arial" w:cs="Arial"/>
          <w:sz w:val="28"/>
          <w:szCs w:val="28"/>
        </w:rPr>
        <w:t>.</w:t>
      </w:r>
    </w:p>
    <w:p w14:paraId="4F25E579" w14:textId="77777777" w:rsidR="00703F31" w:rsidRPr="00395634" w:rsidRDefault="00AE2505" w:rsidP="00703F31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2E8441F7" wp14:editId="22E376D3">
                <wp:simplePos x="0" y="0"/>
                <wp:positionH relativeFrom="margin">
                  <wp:posOffset>2915728</wp:posOffset>
                </wp:positionH>
                <wp:positionV relativeFrom="paragraph">
                  <wp:posOffset>168407</wp:posOffset>
                </wp:positionV>
                <wp:extent cx="2418476" cy="1404620"/>
                <wp:effectExtent l="0" t="0" r="0" b="0"/>
                <wp:wrapNone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8476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089315" w14:textId="77777777" w:rsidR="00AE2505" w:rsidRPr="00395634" w:rsidRDefault="003763C2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noProof/>
                                <w:color w:val="4F81BD" w:themeColor="accent1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DD31D3F" wp14:editId="7715C257">
                                  <wp:extent cx="146301" cy="146301"/>
                                  <wp:effectExtent l="19050" t="19050" r="25400" b="25400"/>
                                  <wp:docPr id="206" name="Picture 206" descr="The Everything-ness of the Empty Set | by LeAnne Chan | Cantor's Paradi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The Everything-ness of the Empty Set | by LeAnne Chan | Cantor's Paradi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878" cy="1688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rgbClr val="FF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empty set, null set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E8441F7" id="_x0000_s1063" type="#_x0000_t202" style="position:absolute;margin-left:229.6pt;margin-top:13.25pt;width:190.45pt;height:110.6pt;z-index:2517514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" filled="f" stroked="f">
                <v:textbox style="mso-fit-shape-to-text:t">
                  <w:txbxContent>
                    <w:p w14:paraId="72089315" w14:textId="77777777" w:rsidR="00AE2505" w:rsidRPr="00395634" w:rsidRDefault="003763C2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noProof/>
                          <w:color w:val="4F81BD" w:themeColor="accent1"/>
                          <w:sz w:val="28"/>
                          <w:szCs w:val="28"/>
                        </w:rPr>
                        <w:drawing>
                          <wp:inline distT="0" distB="0" distL="0" distR="0" wp14:anchorId="0DD31D3F" wp14:editId="7715C257">
                            <wp:extent cx="146301" cy="146301"/>
                            <wp:effectExtent l="19050" t="19050" r="25400" b="25400"/>
                            <wp:docPr id="206" name="Picture 206" descr="The Everything-ness of the Empty Set | by LeAnne Chan | Cantor's Paradi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 descr="The Everything-ness of the Empty Set | by LeAnne Chan | Cantor's Paradi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878" cy="1688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empty set, null set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BE1303D" w14:textId="40537244" w:rsidR="00703F31" w:rsidRPr="00395634" w:rsidRDefault="00703F31" w:rsidP="00703F31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Write the element(s) in B </w:t>
      </w:r>
      <w:r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0B524B2E">
          <v:shape id="_x0000_i1038" type="#_x0000_t75" style="width:12.9pt;height:9.5pt" o:ole="">
            <v:imagedata r:id="rId24" o:title=""/>
          </v:shape>
          <o:OLEObject Type="Embed" ProgID="Equation.3" ShapeID="_x0000_i1038" DrawAspect="Content" ObjectID="_1797846396" r:id="rId49"/>
        </w:object>
      </w:r>
      <w:r w:rsidRPr="00395634">
        <w:rPr>
          <w:rFonts w:ascii="Arial" w:hAnsi="Arial" w:cs="Arial"/>
          <w:sz w:val="28"/>
          <w:szCs w:val="28"/>
        </w:rPr>
        <w:t>C</w:t>
      </w:r>
      <w:r w:rsidR="004B4842">
        <w:rPr>
          <w:rFonts w:ascii="Arial" w:hAnsi="Arial" w:cs="Arial"/>
          <w:sz w:val="28"/>
          <w:szCs w:val="28"/>
        </w:rPr>
        <w:t>.</w:t>
      </w:r>
    </w:p>
    <w:p w14:paraId="090499D6" w14:textId="77777777" w:rsidR="00703F31" w:rsidRPr="00395634" w:rsidRDefault="00AE2505" w:rsidP="00703F31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6F1AE4F9" wp14:editId="75CF064F">
                <wp:simplePos x="0" y="0"/>
                <wp:positionH relativeFrom="margin">
                  <wp:posOffset>2881222</wp:posOffset>
                </wp:positionH>
                <wp:positionV relativeFrom="paragraph">
                  <wp:posOffset>162392</wp:posOffset>
                </wp:positionV>
                <wp:extent cx="1613139" cy="1404620"/>
                <wp:effectExtent l="0" t="0" r="0" b="0"/>
                <wp:wrapNone/>
                <wp:docPr id="1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313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82BC6F" w14:textId="77777777" w:rsidR="00AE2505" w:rsidRPr="00395634" w:rsidRDefault="003763C2" w:rsidP="00AE2505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395634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1, 2, 3, 4, 5, 7, 9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F1AE4F9" id="_x0000_s1064" type="#_x0000_t202" style="position:absolute;margin-left:226.85pt;margin-top:12.8pt;width:127pt;height:110.6pt;z-index:2517534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" filled="f" stroked="f">
                <v:textbox style="mso-fit-shape-to-text:t">
                  <w:txbxContent>
                    <w:p w14:paraId="5F82BC6F" w14:textId="77777777" w:rsidR="00AE2505" w:rsidRPr="00395634" w:rsidRDefault="003763C2" w:rsidP="00AE2505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395634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1, 2, 3, 4, 5, 7, 9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08E5C05" w14:textId="5C53669B" w:rsidR="001A6FE0" w:rsidRPr="00395634" w:rsidRDefault="00703F31" w:rsidP="001A6FE0">
      <w:pPr>
        <w:pStyle w:val="ListParagraph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 xml:space="preserve">Write the element(s) in C </w:t>
      </w:r>
      <w:r w:rsidRPr="00395634">
        <w:rPr>
          <w:rFonts w:ascii="Arial" w:hAnsi="Arial" w:cs="Arial"/>
          <w:position w:val="-4"/>
          <w:sz w:val="28"/>
          <w:szCs w:val="28"/>
        </w:rPr>
        <w:object w:dxaOrig="260" w:dyaOrig="200" w14:anchorId="22320D98">
          <v:shape id="_x0000_i1039" type="#_x0000_t75" style="width:12.9pt;height:9.5pt" o:ole="">
            <v:imagedata r:id="rId26" o:title=""/>
          </v:shape>
          <o:OLEObject Type="Embed" ProgID="Equation.3" ShapeID="_x0000_i1039" DrawAspect="Content" ObjectID="_1797846397" r:id="rId50"/>
        </w:object>
      </w:r>
      <w:r w:rsidRPr="00395634">
        <w:rPr>
          <w:rFonts w:ascii="Arial" w:hAnsi="Arial" w:cs="Arial"/>
          <w:sz w:val="28"/>
          <w:szCs w:val="28"/>
        </w:rPr>
        <w:t>D</w:t>
      </w:r>
      <w:r w:rsidR="004B4842">
        <w:rPr>
          <w:rFonts w:ascii="Arial" w:hAnsi="Arial" w:cs="Arial"/>
          <w:sz w:val="28"/>
          <w:szCs w:val="28"/>
        </w:rPr>
        <w:t>.</w:t>
      </w:r>
    </w:p>
    <w:p w14:paraId="406CE4E9" w14:textId="77777777" w:rsidR="001A6FE0" w:rsidRPr="00395634" w:rsidRDefault="00601E4A" w:rsidP="001A6FE0">
      <w:pPr>
        <w:pStyle w:val="ListParagraph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54054A9" wp14:editId="3FFCCC6F">
                <wp:simplePos x="0" y="0"/>
                <wp:positionH relativeFrom="margin">
                  <wp:align>right</wp:align>
                </wp:positionH>
                <wp:positionV relativeFrom="paragraph">
                  <wp:posOffset>236497</wp:posOffset>
                </wp:positionV>
                <wp:extent cx="6124575" cy="5228822"/>
                <wp:effectExtent l="0" t="0" r="28575" b="1016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4575" cy="522882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D9627A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Sets of Numbers: </w:t>
                            </w:r>
                            <w:r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 </w:t>
                            </w:r>
                          </w:p>
                          <w:p w14:paraId="7DA393C5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768E847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Natural</w:t>
                            </w:r>
                            <w:r w:rsidR="002038FD"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 </w:t>
                            </w:r>
                          </w:p>
                          <w:p w14:paraId="5EA39B12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580F2FB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EF6612B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CFAB498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Whole</w:t>
                            </w:r>
                            <w:r w:rsidR="002038FD"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8EEFC5E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3547120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849D56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F94B55F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Integers</w:t>
                            </w:r>
                          </w:p>
                          <w:p w14:paraId="66FEE223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B3656BE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EAAA4CB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380DD8F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Rational</w:t>
                            </w:r>
                          </w:p>
                          <w:p w14:paraId="01C07A50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0210DDA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F1D4648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11DF9B8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Irrational</w:t>
                            </w:r>
                          </w:p>
                          <w:p w14:paraId="3601DF36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0DCEC85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66A4BE3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6EE0554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Real</w:t>
                            </w:r>
                          </w:p>
                          <w:p w14:paraId="144F3FDC" w14:textId="77777777" w:rsidR="001A6FE0" w:rsidRPr="00601E4A" w:rsidRDefault="001A6FE0" w:rsidP="001A6F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54054A9" id="Text Box 3" o:spid="_x0000_s1065" type="#_x0000_t202" style="position:absolute;left:0;text-align:left;margin-left:431.05pt;margin-top:18.6pt;width:482.25pt;height:411.7pt;z-index:2516838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">
                <v:textbox>
                  <w:txbxContent>
                    <w:p w14:paraId="1BD9627A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b/>
                          <w:sz w:val="28"/>
                          <w:szCs w:val="28"/>
                          <w:u w:val="single"/>
                        </w:rPr>
                        <w:t xml:space="preserve">Sets of Numbers: </w:t>
                      </w:r>
                      <w:r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  </w:t>
                      </w:r>
                    </w:p>
                    <w:p w14:paraId="7DA393C5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0768E847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>Natural</w:t>
                      </w:r>
                      <w:r w:rsidR="002038FD"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 </w:t>
                      </w:r>
                    </w:p>
                    <w:p w14:paraId="5EA39B12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580F2FB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7EF6612B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CFAB498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>Whole</w:t>
                      </w:r>
                      <w:r w:rsidR="002038FD"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8EEFC5E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3547120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849D56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F94B55F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>Integers</w:t>
                      </w:r>
                    </w:p>
                    <w:p w14:paraId="66FEE223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B3656BE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EAAA4CB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0380DD8F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>Rational</w:t>
                      </w:r>
                    </w:p>
                    <w:p w14:paraId="01C07A50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0210DDA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1F1D4648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11DF9B8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>Irrational</w:t>
                      </w:r>
                    </w:p>
                    <w:p w14:paraId="3601DF36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00DCEC85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366A4BE3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6EE0554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sz w:val="28"/>
                          <w:szCs w:val="28"/>
                        </w:rPr>
                        <w:t>Real</w:t>
                      </w:r>
                    </w:p>
                    <w:p w14:paraId="144F3FDC" w14:textId="77777777" w:rsidR="001A6FE0" w:rsidRPr="00601E4A" w:rsidRDefault="001A6FE0" w:rsidP="001A6FE0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C96A838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2AC04390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2CECAF46" w14:textId="77777777" w:rsidR="001A6FE0" w:rsidRPr="00395634" w:rsidRDefault="002038FD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77024" behindDoc="0" locked="0" layoutInCell="1" allowOverlap="1" wp14:anchorId="603B8DAC" wp14:editId="67B6E708">
                <wp:simplePos x="0" y="0"/>
                <wp:positionH relativeFrom="margin">
                  <wp:posOffset>1431445</wp:posOffset>
                </wp:positionH>
                <wp:positionV relativeFrom="paragraph">
                  <wp:posOffset>84934</wp:posOffset>
                </wp:positionV>
                <wp:extent cx="3001992" cy="1404620"/>
                <wp:effectExtent l="0" t="0" r="0" b="0"/>
                <wp:wrapNone/>
                <wp:docPr id="2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1992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B3C683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counting numbers  </w:t>
                            </w:r>
                          </w:p>
                          <w:p w14:paraId="06D35653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{1, 2, 3, 4, …}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03B8DAC" id="_x0000_s1066" type="#_x0000_t202" style="position:absolute;margin-left:112.7pt;margin-top:6.7pt;width:236.4pt;height:110.6pt;z-index:2517770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" filled="f" stroked="f">
                <v:textbox style="mso-fit-shape-to-text:t">
                  <w:txbxContent>
                    <w:p w14:paraId="37B3C683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counting numbers  </w:t>
                      </w:r>
                    </w:p>
                    <w:p w14:paraId="06D35653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{1, 2, 3, 4, …}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64736" behindDoc="0" locked="0" layoutInCell="1" allowOverlap="1" wp14:anchorId="6ECA1F28" wp14:editId="5B1A2808">
                <wp:simplePos x="0" y="0"/>
                <wp:positionH relativeFrom="margin">
                  <wp:posOffset>595103</wp:posOffset>
                </wp:positionH>
                <wp:positionV relativeFrom="paragraph">
                  <wp:posOffset>41035</wp:posOffset>
                </wp:positionV>
                <wp:extent cx="336430" cy="1404620"/>
                <wp:effectExtent l="0" t="0" r="0" b="0"/>
                <wp:wrapNone/>
                <wp:docPr id="2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4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97101F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ECA1F28" id="_x0000_s1067" type="#_x0000_t202" style="position:absolute;margin-left:46.85pt;margin-top:3.25pt;width:26.5pt;height:110.6pt;z-index:2517647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" filled="f" stroked="f">
                <v:textbox style="mso-fit-shape-to-text:t">
                  <w:txbxContent>
                    <w:p w14:paraId="3D97101F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  <w:t>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F0CE09B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7C115B6B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40ED1228" w14:textId="30CCAF0A" w:rsidR="001A6FE0" w:rsidRPr="00395634" w:rsidRDefault="001A6FE0" w:rsidP="001A6FE0">
      <w:pPr>
        <w:pStyle w:val="ListParagraph"/>
        <w:rPr>
          <w:rFonts w:ascii="Arial" w:hAnsi="Arial" w:cs="Arial"/>
          <w:sz w:val="28"/>
          <w:szCs w:val="28"/>
        </w:rPr>
      </w:pPr>
    </w:p>
    <w:p w14:paraId="61DE4CCA" w14:textId="3763F337" w:rsidR="001A6FE0" w:rsidRPr="00395634" w:rsidRDefault="004B4842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79072" behindDoc="0" locked="0" layoutInCell="1" allowOverlap="1" wp14:anchorId="157EA755" wp14:editId="4CD12D87">
                <wp:simplePos x="0" y="0"/>
                <wp:positionH relativeFrom="margin">
                  <wp:posOffset>1473200</wp:posOffset>
                </wp:positionH>
                <wp:positionV relativeFrom="paragraph">
                  <wp:posOffset>13970</wp:posOffset>
                </wp:positionV>
                <wp:extent cx="4105910" cy="1404620"/>
                <wp:effectExtent l="0" t="0" r="0" b="5080"/>
                <wp:wrapNone/>
                <wp:docPr id="2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59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84B2DB" w14:textId="77777777" w:rsidR="004B4842" w:rsidRDefault="004B4842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0</w:t>
                            </w:r>
                            <w:r w:rsidR="002038FD"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and counting numbers</w:t>
                            </w:r>
                            <w:proofErr w:type="gramStart"/>
                            <w:r w:rsidR="002038FD"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…..</w:t>
                            </w:r>
                            <w:proofErr w:type="gramEnd"/>
                            <w:r w:rsidR="002038FD"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Start with </w:t>
                            </w: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0</w:t>
                            </w:r>
                            <w:r w:rsidR="002038FD"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5F5867B" w14:textId="6ACE63EE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{0, 1, 2, 3, 4, ……}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57EA755" id="_x0000_s1068" type="#_x0000_t202" style="position:absolute;margin-left:116pt;margin-top:1.1pt;width:323.3pt;height:110.6pt;z-index:2517790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" filled="f" stroked="f">
                <v:textbox style="mso-fit-shape-to-text:t">
                  <w:txbxContent>
                    <w:p w14:paraId="5184B2DB" w14:textId="77777777" w:rsidR="004B4842" w:rsidRDefault="004B4842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0</w:t>
                      </w:r>
                      <w:r w:rsidR="002038FD"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and counting numbers</w:t>
                      </w:r>
                      <w:proofErr w:type="gramStart"/>
                      <w:r w:rsidR="002038FD"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…..</w:t>
                      </w:r>
                      <w:proofErr w:type="gramEnd"/>
                      <w:r w:rsidR="002038FD"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Start with </w:t>
                      </w: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0</w:t>
                      </w:r>
                      <w:r w:rsidR="002038FD"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5F5867B" w14:textId="6ACE63EE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{0, 1, 2, 3, 4, ……}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8FD"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66784" behindDoc="0" locked="0" layoutInCell="1" allowOverlap="1" wp14:anchorId="33BFEEB9" wp14:editId="65360D9D">
                <wp:simplePos x="0" y="0"/>
                <wp:positionH relativeFrom="margin">
                  <wp:posOffset>396815</wp:posOffset>
                </wp:positionH>
                <wp:positionV relativeFrom="paragraph">
                  <wp:posOffset>47841</wp:posOffset>
                </wp:positionV>
                <wp:extent cx="327289" cy="1404620"/>
                <wp:effectExtent l="0" t="0" r="0" b="1905"/>
                <wp:wrapNone/>
                <wp:docPr id="2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28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7534C7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3BFEEB9" id="_x0000_s1069" type="#_x0000_t202" style="position:absolute;margin-left:31.25pt;margin-top:3.75pt;width:25.75pt;height:110.6pt;z-index:2517667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" filled="f" stroked="f">
                <v:textbox style="mso-fit-shape-to-text:t">
                  <w:txbxContent>
                    <w:p w14:paraId="447534C7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  <w:t>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34CD6E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0CB9CBF5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4ED2250F" w14:textId="77777777" w:rsidR="001A6FE0" w:rsidRPr="00395634" w:rsidRDefault="002038FD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81120" behindDoc="0" locked="0" layoutInCell="1" allowOverlap="1" wp14:anchorId="65B53B24" wp14:editId="166B96D2">
                <wp:simplePos x="0" y="0"/>
                <wp:positionH relativeFrom="margin">
                  <wp:align>center</wp:align>
                </wp:positionH>
                <wp:positionV relativeFrom="paragraph">
                  <wp:posOffset>206375</wp:posOffset>
                </wp:positionV>
                <wp:extent cx="3001992" cy="1404620"/>
                <wp:effectExtent l="0" t="0" r="0" b="5080"/>
                <wp:wrapNone/>
                <wp:docPr id="2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1992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67D256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whole numbers and their negatives</w:t>
                            </w:r>
                          </w:p>
                          <w:p w14:paraId="09FD0E21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 {</w:t>
                            </w:r>
                            <w:proofErr w:type="gramStart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….-</w:t>
                            </w:r>
                            <w:proofErr w:type="gramEnd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3, -2, -1, 0, 1, 2, 3, 4, …}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5B53B24" id="_x0000_s1070" type="#_x0000_t202" style="position:absolute;margin-left:0;margin-top:16.25pt;width:236.4pt;height:110.6pt;z-index:25178112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" filled="f" stroked="f">
                <v:textbox style="mso-fit-shape-to-text:t">
                  <w:txbxContent>
                    <w:p w14:paraId="6067D256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whole numbers and their negatives</w:t>
                      </w:r>
                    </w:p>
                    <w:p w14:paraId="09FD0E21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 {</w:t>
                      </w:r>
                      <w:proofErr w:type="gramStart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….-</w:t>
                      </w:r>
                      <w:proofErr w:type="gramEnd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3, -2, -1, 0, 1, 2, 3, 4, …}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EE48CFC" w14:textId="77777777" w:rsidR="001A6FE0" w:rsidRPr="00395634" w:rsidRDefault="002038FD" w:rsidP="001A6FE0">
      <w:pPr>
        <w:pStyle w:val="ListParagraph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68832" behindDoc="0" locked="0" layoutInCell="1" allowOverlap="1" wp14:anchorId="555FE534" wp14:editId="5AE8D714">
                <wp:simplePos x="0" y="0"/>
                <wp:positionH relativeFrom="margin">
                  <wp:posOffset>595223</wp:posOffset>
                </wp:positionH>
                <wp:positionV relativeFrom="paragraph">
                  <wp:posOffset>10568</wp:posOffset>
                </wp:positionV>
                <wp:extent cx="336430" cy="1404620"/>
                <wp:effectExtent l="0" t="0" r="0" b="0"/>
                <wp:wrapNone/>
                <wp:docPr id="2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4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3F7F16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55FE534" id="_x0000_s1071" type="#_x0000_t202" style="position:absolute;left:0;text-align:left;margin-left:46.85pt;margin-top:.85pt;width:26.5pt;height:110.6pt;z-index:2517688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" filled="f" stroked="f">
                <v:textbox style="mso-fit-shape-to-text:t">
                  <w:txbxContent>
                    <w:p w14:paraId="2B3F7F16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  <w:t>Z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10185E6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427AA730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766CC615" w14:textId="77777777" w:rsidR="001A6FE0" w:rsidRPr="00395634" w:rsidRDefault="002038FD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83168" behindDoc="0" locked="0" layoutInCell="1" allowOverlap="1" wp14:anchorId="318FF647" wp14:editId="72058BB5">
                <wp:simplePos x="0" y="0"/>
                <wp:positionH relativeFrom="margin">
                  <wp:align>center</wp:align>
                </wp:positionH>
                <wp:positionV relativeFrom="paragraph">
                  <wp:posOffset>167640</wp:posOffset>
                </wp:positionV>
                <wp:extent cx="3001992" cy="1404620"/>
                <wp:effectExtent l="0" t="0" r="0" b="5080"/>
                <wp:wrapNone/>
                <wp:docPr id="2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1992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EF9E87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any number that can be expressed as a fraction</w:t>
                            </w:r>
                          </w:p>
                          <w:p w14:paraId="28A180A7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2/3     0.75      8      </w:t>
                            </w:r>
                            <w:r w:rsidRPr="004B4842">
                              <w:rPr>
                                <w:rFonts w:ascii="Arial" w:hAnsi="Arial" w:cs="Arial"/>
                                <w:color w:val="0070C0"/>
                                <w:sz w:val="28"/>
                                <w:szCs w:val="28"/>
                              </w:rPr>
                              <w:object w:dxaOrig="600" w:dyaOrig="360" w14:anchorId="18CD7640">
                                <v:shape id="_x0000_i1041" type="#_x0000_t75" style="width:30pt;height:18pt" o:ole="">
                                  <v:imagedata r:id="rId51" o:title=""/>
                                </v:shape>
                                <o:OLEObject Type="Embed" ProgID="Equation.3" ShapeID="_x0000_i1041" DrawAspect="Content" ObjectID="_1797846407" r:id="rId52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18FF647" id="_x0000_s1072" type="#_x0000_t202" style="position:absolute;margin-left:0;margin-top:13.2pt;width:236.4pt;height:110.6pt;z-index:2517831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" filled="f" stroked="f">
                <v:textbox style="mso-fit-shape-to-text:t">
                  <w:txbxContent>
                    <w:p w14:paraId="69EF9E87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any number that can be expressed as a fraction</w:t>
                      </w:r>
                    </w:p>
                    <w:p w14:paraId="28A180A7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2/3     0.75      8      </w:t>
                      </w:r>
                      <w:r w:rsidRPr="004B4842">
                        <w:rPr>
                          <w:rFonts w:ascii="Arial" w:hAnsi="Arial" w:cs="Arial"/>
                          <w:color w:val="0070C0"/>
                          <w:sz w:val="28"/>
                          <w:szCs w:val="28"/>
                        </w:rPr>
                        <w:object w:dxaOrig="600" w:dyaOrig="360" w14:anchorId="18CD7640">
                          <v:shape id="_x0000_i1041" type="#_x0000_t75" style="width:30pt;height:18pt" o:ole="">
                            <v:imagedata r:id="rId53" o:title=""/>
                          </v:shape>
                          <o:OLEObject Type="Embed" ProgID="Equation.3" ShapeID="_x0000_i1041" DrawAspect="Content" ObjectID="_1794895699" r:id="rId54"/>
                        </w:objec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5F8182D" w14:textId="77777777" w:rsidR="001A6FE0" w:rsidRPr="00395634" w:rsidRDefault="002038FD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70880" behindDoc="0" locked="0" layoutInCell="1" allowOverlap="1" wp14:anchorId="2C3223E7" wp14:editId="1A982E29">
                <wp:simplePos x="0" y="0"/>
                <wp:positionH relativeFrom="margin">
                  <wp:posOffset>612476</wp:posOffset>
                </wp:positionH>
                <wp:positionV relativeFrom="paragraph">
                  <wp:posOffset>7799</wp:posOffset>
                </wp:positionV>
                <wp:extent cx="336430" cy="1404620"/>
                <wp:effectExtent l="0" t="0" r="0" b="0"/>
                <wp:wrapNone/>
                <wp:docPr id="2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4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22BBE7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  <w:t>Q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C3223E7" id="_x0000_s1073" type="#_x0000_t202" style="position:absolute;margin-left:48.25pt;margin-top:.6pt;width:26.5pt;height:110.6pt;z-index:2517708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" filled="f" stroked="f">
                <v:textbox style="mso-fit-shape-to-text:t">
                  <w:txbxContent>
                    <w:p w14:paraId="3822BBE7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  <w:t>Q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C45CA0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5D223DA4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05A39C6A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70B44E32" w14:textId="77777777" w:rsidR="001A6FE0" w:rsidRPr="00395634" w:rsidRDefault="002038FD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85216" behindDoc="0" locked="0" layoutInCell="1" allowOverlap="1" wp14:anchorId="5B2F9B2F" wp14:editId="5FF93C01">
                <wp:simplePos x="0" y="0"/>
                <wp:positionH relativeFrom="margin">
                  <wp:posOffset>1450340</wp:posOffset>
                </wp:positionH>
                <wp:positionV relativeFrom="paragraph">
                  <wp:posOffset>4445</wp:posOffset>
                </wp:positionV>
                <wp:extent cx="3001992" cy="1404620"/>
                <wp:effectExtent l="0" t="0" r="0" b="0"/>
                <wp:wrapNone/>
                <wp:docPr id="2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1992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3B569E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any number that cannot be expressed as a fraction   </w:t>
                            </w:r>
                          </w:p>
                          <w:p w14:paraId="3F76D007" w14:textId="77777777" w:rsidR="002038FD" w:rsidRPr="00E94A3E" w:rsidRDefault="00E87F27" w:rsidP="002038FD">
                            <w:pPr>
                              <w:rPr>
                                <w:rFonts w:ascii="Georgia" w:hAnsi="Georgia"/>
                                <w:color w:val="FF0000"/>
                                <w:sz w:val="27"/>
                                <w:szCs w:val="27"/>
                              </w:rPr>
                            </w:pPr>
                            <w:r w:rsidRPr="002038FD">
                              <w:rPr>
                                <w:rFonts w:ascii="Georgia" w:hAnsi="Georgia"/>
                                <w:color w:val="FF0000"/>
                                <w:position w:val="-10"/>
                                <w:sz w:val="27"/>
                                <w:szCs w:val="27"/>
                              </w:rPr>
                              <w:object w:dxaOrig="1460" w:dyaOrig="380" w14:anchorId="1D3E256E">
                                <v:shape id="_x0000_i1043" type="#_x0000_t75" style="width:73pt;height:19pt" o:ole="">
                                  <v:imagedata r:id="rId55" o:title=""/>
                                </v:shape>
                                <o:OLEObject Type="Embed" ProgID="Equation.3" ShapeID="_x0000_i1043" DrawAspect="Content" ObjectID="_1797846408" r:id="rId56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B2F9B2F" id="_x0000_s1074" type="#_x0000_t202" style="position:absolute;margin-left:114.2pt;margin-top:.35pt;width:236.4pt;height:110.6pt;z-index:2517852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" filled="f" stroked="f">
                <v:textbox style="mso-fit-shape-to-text:t">
                  <w:txbxContent>
                    <w:p w14:paraId="403B569E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any number that cannot be expressed as a fraction   </w:t>
                      </w:r>
                    </w:p>
                    <w:p w14:paraId="3F76D007" w14:textId="77777777" w:rsidR="002038FD" w:rsidRPr="00E94A3E" w:rsidRDefault="00E87F27" w:rsidP="002038FD">
                      <w:pPr>
                        <w:rPr>
                          <w:rFonts w:ascii="Georgia" w:hAnsi="Georgia"/>
                          <w:color w:val="FF0000"/>
                          <w:sz w:val="27"/>
                          <w:szCs w:val="27"/>
                        </w:rPr>
                      </w:pPr>
                      <w:r w:rsidRPr="002038FD">
                        <w:rPr>
                          <w:rFonts w:ascii="Georgia" w:hAnsi="Georgia"/>
                          <w:color w:val="FF0000"/>
                          <w:position w:val="-10"/>
                          <w:sz w:val="27"/>
                          <w:szCs w:val="27"/>
                        </w:rPr>
                        <w:object w:dxaOrig="1460" w:dyaOrig="380" w14:anchorId="1D3E256E">
                          <v:shape id="_x0000_i1043" type="#_x0000_t75" style="width:73pt;height:19pt" o:ole="">
                            <v:imagedata r:id="rId57" o:title=""/>
                          </v:shape>
                          <o:OLEObject Type="Embed" ProgID="Equation.3" ShapeID="_x0000_i1043" DrawAspect="Content" ObjectID="_1794895700" r:id="rId58"/>
                        </w:objec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72928" behindDoc="0" locked="0" layoutInCell="1" allowOverlap="1" wp14:anchorId="473133C4" wp14:editId="459BCE21">
                <wp:simplePos x="0" y="0"/>
                <wp:positionH relativeFrom="margin">
                  <wp:posOffset>707174</wp:posOffset>
                </wp:positionH>
                <wp:positionV relativeFrom="paragraph">
                  <wp:posOffset>39095</wp:posOffset>
                </wp:positionV>
                <wp:extent cx="336430" cy="1404620"/>
                <wp:effectExtent l="0" t="0" r="0" b="0"/>
                <wp:wrapNone/>
                <wp:docPr id="2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4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D20306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73133C4" id="_x0000_s1075" type="#_x0000_t202" style="position:absolute;margin-left:55.7pt;margin-top:3.1pt;width:26.5pt;height:110.6pt;z-index:2517729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" filled="f" stroked="f">
                <v:textbox style="mso-fit-shape-to-text:t">
                  <w:txbxContent>
                    <w:p w14:paraId="3AD20306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028BD23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45ECD3FC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298D5672" w14:textId="77777777" w:rsidR="001A6FE0" w:rsidRPr="00395634" w:rsidRDefault="002038FD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74976" behindDoc="0" locked="0" layoutInCell="1" allowOverlap="1" wp14:anchorId="053F9F5C" wp14:editId="74D137F4">
                <wp:simplePos x="0" y="0"/>
                <wp:positionH relativeFrom="margin">
                  <wp:posOffset>345057</wp:posOffset>
                </wp:positionH>
                <wp:positionV relativeFrom="paragraph">
                  <wp:posOffset>197209</wp:posOffset>
                </wp:positionV>
                <wp:extent cx="336430" cy="1404620"/>
                <wp:effectExtent l="0" t="0" r="0" b="0"/>
                <wp:wrapNone/>
                <wp:docPr id="2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4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4005A2" w14:textId="77777777" w:rsidR="002038FD" w:rsidRPr="00601E4A" w:rsidRDefault="002038FD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36"/>
                                <w:szCs w:val="36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53F9F5C" id="_x0000_s1076" type="#_x0000_t202" style="position:absolute;margin-left:27.15pt;margin-top:15.55pt;width:26.5pt;height:110.6pt;z-index:2517749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" filled="f" stroked="f">
                <v:textbox style="mso-fit-shape-to-text:t">
                  <w:txbxContent>
                    <w:p w14:paraId="724005A2" w14:textId="77777777" w:rsidR="002038FD" w:rsidRPr="00601E4A" w:rsidRDefault="002038FD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36"/>
                          <w:szCs w:val="36"/>
                        </w:rPr>
                        <w:t>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E3A1C78" w14:textId="77777777" w:rsidR="001A6FE0" w:rsidRPr="00395634" w:rsidRDefault="00E87F27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87264" behindDoc="0" locked="0" layoutInCell="1" allowOverlap="1" wp14:anchorId="195C79F0" wp14:editId="0C2707C3">
                <wp:simplePos x="0" y="0"/>
                <wp:positionH relativeFrom="margin">
                  <wp:posOffset>1534795</wp:posOffset>
                </wp:positionH>
                <wp:positionV relativeFrom="paragraph">
                  <wp:posOffset>79375</wp:posOffset>
                </wp:positionV>
                <wp:extent cx="3940935" cy="1404620"/>
                <wp:effectExtent l="0" t="0" r="0" b="0"/>
                <wp:wrapNone/>
                <wp:docPr id="2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09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0AF198" w14:textId="77777777" w:rsidR="002038FD" w:rsidRPr="00601E4A" w:rsidRDefault="00E87F27" w:rsidP="002038FD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ALL numbers, rational and irrational</w:t>
                            </w:r>
                          </w:p>
                          <w:p w14:paraId="51E33314" w14:textId="77777777" w:rsidR="00E87F27" w:rsidRPr="00E94A3E" w:rsidRDefault="00E87F27" w:rsidP="002038FD">
                            <w:pPr>
                              <w:rPr>
                                <w:rFonts w:ascii="Georgia" w:hAnsi="Georgia"/>
                                <w:color w:val="FF0000"/>
                                <w:sz w:val="27"/>
                                <w:szCs w:val="27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Symbol:</w:t>
                            </w:r>
                            <w:r w:rsidRPr="00601E4A">
                              <w:rPr>
                                <w:rFonts w:ascii="Georgia" w:hAnsi="Georgia"/>
                                <w:color w:val="4F81BD" w:themeColor="accent1"/>
                                <w:sz w:val="27"/>
                                <w:szCs w:val="27"/>
                              </w:rPr>
                              <w:t xml:space="preserve"> </w:t>
                            </w:r>
                            <w:r>
                              <w:rPr>
                                <w:rFonts w:ascii="Georgia" w:hAnsi="Georgia"/>
                                <w:noProof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742EBEEE" wp14:editId="405FA5B9">
                                  <wp:extent cx="401128" cy="327804"/>
                                  <wp:effectExtent l="0" t="0" r="0" b="0"/>
                                  <wp:docPr id="223" name="Picture 223" descr="C:\Users\becky.griffin\AppData\Local\Microsoft\Windows\INetCache\Content.MSO\9DDCE4D9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3" descr="C:\Users\becky.griffin\AppData\Local\Microsoft\Windows\INetCache\Content.MSO\9DDCE4D9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2801" t="27361" r="28950" b="3018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7378" cy="3410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95C79F0" id="_x0000_s1077" type="#_x0000_t202" style="position:absolute;margin-left:120.85pt;margin-top:6.25pt;width:310.3pt;height:110.6pt;z-index:2517872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" filled="f" stroked="f">
                <v:textbox style="mso-fit-shape-to-text:t">
                  <w:txbxContent>
                    <w:p w14:paraId="2F0AF198" w14:textId="77777777" w:rsidR="002038FD" w:rsidRPr="00601E4A" w:rsidRDefault="00E87F27" w:rsidP="002038FD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ALL numbers, rational and irrational</w:t>
                      </w:r>
                    </w:p>
                    <w:p w14:paraId="51E33314" w14:textId="77777777" w:rsidR="00E87F27" w:rsidRPr="00E94A3E" w:rsidRDefault="00E87F27" w:rsidP="002038FD">
                      <w:pPr>
                        <w:rPr>
                          <w:rFonts w:ascii="Georgia" w:hAnsi="Georgia"/>
                          <w:color w:val="FF0000"/>
                          <w:sz w:val="27"/>
                          <w:szCs w:val="27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Symbol:</w:t>
                      </w:r>
                      <w:r w:rsidRPr="00601E4A">
                        <w:rPr>
                          <w:rFonts w:ascii="Georgia" w:hAnsi="Georgia"/>
                          <w:color w:val="4F81BD" w:themeColor="accent1"/>
                          <w:sz w:val="27"/>
                          <w:szCs w:val="27"/>
                        </w:rPr>
                        <w:t xml:space="preserve"> </w:t>
                      </w:r>
                      <w:r>
                        <w:rPr>
                          <w:rFonts w:ascii="Georgia" w:hAnsi="Georgia"/>
                          <w:noProof/>
                          <w:sz w:val="27"/>
                          <w:szCs w:val="27"/>
                        </w:rPr>
                        <w:drawing>
                          <wp:inline distT="0" distB="0" distL="0" distR="0" wp14:anchorId="742EBEEE" wp14:editId="405FA5B9">
                            <wp:extent cx="401128" cy="327804"/>
                            <wp:effectExtent l="0" t="0" r="0" b="0"/>
                            <wp:docPr id="223" name="Picture 223" descr="C:\Users\becky.griffin\AppData\Local\Microsoft\Windows\INetCache\Content.MSO\9DDCE4D9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3" descr="C:\Users\becky.griffin\AppData\Local\Microsoft\Windows\INetCache\Content.MSO\9DDCE4D9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2801" t="27361" r="28950" b="3018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17378" cy="3410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6630542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1FCD6A67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2677B874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59EBF51C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4C270B23" w14:textId="77777777" w:rsidR="001A6FE0" w:rsidRPr="00395634" w:rsidRDefault="0077095D" w:rsidP="001A6FE0">
      <w:pPr>
        <w:rPr>
          <w:rFonts w:ascii="Arial" w:hAnsi="Arial" w:cs="Arial"/>
          <w:sz w:val="28"/>
          <w:szCs w:val="28"/>
        </w:rPr>
      </w:pPr>
      <w:hyperlink r:id="rId61" w:history="1">
        <w:r w:rsidR="00176025" w:rsidRPr="00395634">
          <w:rPr>
            <w:rStyle w:val="Hyperlink"/>
            <w:rFonts w:ascii="Arial" w:hAnsi="Arial" w:cs="Arial"/>
            <w:sz w:val="28"/>
            <w:szCs w:val="28"/>
          </w:rPr>
          <w:t>https://pressbooks-dev.oer.hawaii.edu/math111/chapter/introduction-2/</w:t>
        </w:r>
      </w:hyperlink>
    </w:p>
    <w:p w14:paraId="10E320FF" w14:textId="77777777" w:rsidR="00176025" w:rsidRPr="00395634" w:rsidRDefault="00176025" w:rsidP="001A6FE0">
      <w:pPr>
        <w:rPr>
          <w:rFonts w:ascii="Arial" w:hAnsi="Arial" w:cs="Arial"/>
          <w:sz w:val="28"/>
          <w:szCs w:val="28"/>
        </w:rPr>
      </w:pPr>
    </w:p>
    <w:p w14:paraId="7475A3F6" w14:textId="77777777" w:rsidR="000E2946" w:rsidRPr="00395634" w:rsidRDefault="000E2946" w:rsidP="001A6FE0">
      <w:pPr>
        <w:rPr>
          <w:rFonts w:ascii="Arial" w:hAnsi="Arial" w:cs="Arial"/>
          <w:b/>
          <w:sz w:val="28"/>
          <w:szCs w:val="28"/>
          <w:u w:val="single"/>
        </w:rPr>
      </w:pPr>
    </w:p>
    <w:p w14:paraId="601FFF97" w14:textId="77777777" w:rsidR="000E2946" w:rsidRPr="00395634" w:rsidRDefault="001A6FE0" w:rsidP="000E2946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b/>
          <w:sz w:val="28"/>
          <w:szCs w:val="28"/>
          <w:u w:val="single"/>
        </w:rPr>
        <w:t>Draw a Venn Diagram</w:t>
      </w:r>
      <w:r w:rsidRPr="00395634">
        <w:rPr>
          <w:rFonts w:ascii="Arial" w:hAnsi="Arial" w:cs="Arial"/>
          <w:sz w:val="28"/>
          <w:szCs w:val="28"/>
        </w:rPr>
        <w:t xml:space="preserve"> </w:t>
      </w:r>
      <w:r w:rsidR="000E2946" w:rsidRPr="00395634">
        <w:rPr>
          <w:rFonts w:ascii="Arial" w:hAnsi="Arial" w:cs="Arial"/>
          <w:sz w:val="28"/>
          <w:szCs w:val="28"/>
        </w:rPr>
        <w:tab/>
      </w:r>
      <w:r w:rsidR="000E2946" w:rsidRPr="00395634">
        <w:rPr>
          <w:rFonts w:ascii="Arial" w:hAnsi="Arial" w:cs="Arial"/>
          <w:sz w:val="28"/>
          <w:szCs w:val="28"/>
        </w:rPr>
        <w:tab/>
      </w:r>
      <w:r w:rsidR="000E2946" w:rsidRPr="00395634">
        <w:rPr>
          <w:rFonts w:ascii="Arial" w:hAnsi="Arial" w:cs="Arial"/>
          <w:sz w:val="28"/>
          <w:szCs w:val="28"/>
        </w:rPr>
        <w:tab/>
      </w:r>
      <w:r w:rsidR="000E2946" w:rsidRPr="00395634">
        <w:rPr>
          <w:rFonts w:ascii="Arial" w:hAnsi="Arial" w:cs="Arial"/>
          <w:sz w:val="28"/>
          <w:szCs w:val="28"/>
        </w:rPr>
        <w:tab/>
      </w:r>
      <w:r w:rsidR="000E2946" w:rsidRPr="00395634">
        <w:rPr>
          <w:rFonts w:ascii="Arial" w:hAnsi="Arial" w:cs="Arial"/>
          <w:b/>
          <w:sz w:val="28"/>
          <w:szCs w:val="28"/>
          <w:u w:val="single"/>
        </w:rPr>
        <w:t>Example:</w:t>
      </w:r>
      <w:r w:rsidR="000E2946" w:rsidRPr="00395634">
        <w:rPr>
          <w:rFonts w:ascii="Arial" w:hAnsi="Arial" w:cs="Arial"/>
          <w:sz w:val="28"/>
          <w:szCs w:val="28"/>
        </w:rPr>
        <w:t xml:space="preserve"> Identify the set(s)  </w:t>
      </w:r>
    </w:p>
    <w:p w14:paraId="469D1AFF" w14:textId="076810D6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to represent these sets of Numbers:</w:t>
      </w:r>
      <w:r w:rsidR="000E2946" w:rsidRPr="00395634">
        <w:rPr>
          <w:rFonts w:ascii="Arial" w:hAnsi="Arial" w:cs="Arial"/>
          <w:sz w:val="28"/>
          <w:szCs w:val="28"/>
        </w:rPr>
        <w:tab/>
      </w:r>
      <w:r w:rsidR="000E2946" w:rsidRPr="00395634">
        <w:rPr>
          <w:rFonts w:ascii="Arial" w:hAnsi="Arial" w:cs="Arial"/>
          <w:sz w:val="28"/>
          <w:szCs w:val="28"/>
        </w:rPr>
        <w:tab/>
        <w:t>of numbers to which each</w:t>
      </w:r>
    </w:p>
    <w:p w14:paraId="14218BFF" w14:textId="77777777" w:rsidR="000E2946" w:rsidRPr="00395634" w:rsidRDefault="000E2946" w:rsidP="001A6FE0">
      <w:pPr>
        <w:rPr>
          <w:rFonts w:ascii="Arial" w:hAnsi="Arial" w:cs="Arial"/>
          <w:noProof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ab/>
      </w:r>
      <w:r w:rsidRPr="00395634">
        <w:rPr>
          <w:rFonts w:ascii="Arial" w:hAnsi="Arial" w:cs="Arial"/>
          <w:sz w:val="28"/>
          <w:szCs w:val="28"/>
        </w:rPr>
        <w:tab/>
      </w:r>
      <w:r w:rsidR="00E87F27" w:rsidRPr="00395634">
        <w:rPr>
          <w:rFonts w:ascii="Arial" w:hAnsi="Arial" w:cs="Arial"/>
          <w:noProof/>
          <w:sz w:val="28"/>
          <w:szCs w:val="28"/>
        </w:rPr>
        <w:tab/>
      </w:r>
      <w:r w:rsidR="00E87F27" w:rsidRPr="00395634">
        <w:rPr>
          <w:rFonts w:ascii="Arial" w:hAnsi="Arial" w:cs="Arial"/>
          <w:noProof/>
          <w:sz w:val="28"/>
          <w:szCs w:val="28"/>
        </w:rPr>
        <w:tab/>
      </w:r>
      <w:r w:rsidR="00E87F27" w:rsidRPr="00395634">
        <w:rPr>
          <w:rFonts w:ascii="Arial" w:hAnsi="Arial" w:cs="Arial"/>
          <w:noProof/>
          <w:sz w:val="28"/>
          <w:szCs w:val="28"/>
        </w:rPr>
        <w:tab/>
      </w:r>
      <w:r w:rsidR="00E87F27" w:rsidRPr="00395634">
        <w:rPr>
          <w:rFonts w:ascii="Arial" w:hAnsi="Arial" w:cs="Arial"/>
          <w:noProof/>
          <w:sz w:val="28"/>
          <w:szCs w:val="28"/>
        </w:rPr>
        <w:tab/>
      </w:r>
      <w:r w:rsidR="00E87F27" w:rsidRPr="00395634">
        <w:rPr>
          <w:rFonts w:ascii="Arial" w:hAnsi="Arial" w:cs="Arial"/>
          <w:noProof/>
          <w:sz w:val="28"/>
          <w:szCs w:val="28"/>
        </w:rPr>
        <w:tab/>
      </w:r>
      <w:r w:rsidR="00E87F27" w:rsidRPr="00395634">
        <w:rPr>
          <w:rFonts w:ascii="Arial" w:hAnsi="Arial" w:cs="Arial"/>
          <w:noProof/>
          <w:sz w:val="28"/>
          <w:szCs w:val="28"/>
        </w:rPr>
        <w:tab/>
      </w:r>
      <w:r w:rsidRPr="00395634">
        <w:rPr>
          <w:rFonts w:ascii="Arial" w:hAnsi="Arial" w:cs="Arial"/>
          <w:sz w:val="28"/>
          <w:szCs w:val="28"/>
        </w:rPr>
        <w:t xml:space="preserve">given number belongs: </w:t>
      </w:r>
    </w:p>
    <w:p w14:paraId="66046391" w14:textId="77777777" w:rsidR="00387B0A" w:rsidRPr="00395634" w:rsidRDefault="00387B0A" w:rsidP="001A6FE0">
      <w:pPr>
        <w:rPr>
          <w:rFonts w:ascii="Arial" w:hAnsi="Arial" w:cs="Arial"/>
          <w:noProof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798528" behindDoc="0" locked="0" layoutInCell="1" allowOverlap="1" wp14:anchorId="2D27F59A" wp14:editId="7105D65B">
            <wp:simplePos x="0" y="0"/>
            <wp:positionH relativeFrom="margin">
              <wp:align>left</wp:align>
            </wp:positionH>
            <wp:positionV relativeFrom="paragraph">
              <wp:posOffset>174577</wp:posOffset>
            </wp:positionV>
            <wp:extent cx="2631057" cy="1509260"/>
            <wp:effectExtent l="0" t="0" r="0" b="0"/>
            <wp:wrapNone/>
            <wp:docPr id="325" name="Picture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29" t="45412" r="36684" b="21560"/>
                    <a:stretch/>
                  </pic:blipFill>
                  <pic:spPr bwMode="auto">
                    <a:xfrm>
                      <a:off x="0" y="0"/>
                      <a:ext cx="2640828" cy="1514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6C98C7" w14:textId="77777777" w:rsidR="000E2946" w:rsidRPr="00395634" w:rsidRDefault="00E87F27" w:rsidP="001A6FE0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89312" behindDoc="0" locked="0" layoutInCell="1" allowOverlap="1" wp14:anchorId="07FD50DB" wp14:editId="1C139556">
                <wp:simplePos x="0" y="0"/>
                <wp:positionH relativeFrom="margin">
                  <wp:posOffset>4390845</wp:posOffset>
                </wp:positionH>
                <wp:positionV relativeFrom="paragraph">
                  <wp:posOffset>105566</wp:posOffset>
                </wp:positionV>
                <wp:extent cx="888521" cy="1404620"/>
                <wp:effectExtent l="0" t="0" r="0" b="0"/>
                <wp:wrapNone/>
                <wp:docPr id="3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8521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D38053" w14:textId="77777777" w:rsidR="00E87F27" w:rsidRPr="00601E4A" w:rsidRDefault="00E87F27" w:rsidP="00E87F2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Z  Q</w:t>
                            </w:r>
                            <w:proofErr w:type="gramEnd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 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7FD50DB" id="_x0000_s1078" type="#_x0000_t202" style="position:absolute;margin-left:345.75pt;margin-top:8.3pt;width:69.95pt;height:110.6pt;z-index:251789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" filled="f" stroked="f">
                <v:textbox style="mso-fit-shape-to-text:t">
                  <w:txbxContent>
                    <w:p w14:paraId="5ED38053" w14:textId="77777777" w:rsidR="00E87F27" w:rsidRPr="00601E4A" w:rsidRDefault="00E87F27" w:rsidP="00E87F2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proofErr w:type="gramStart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Z  Q</w:t>
                      </w:r>
                      <w:proofErr w:type="gramEnd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 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E2DE1BC" w14:textId="77777777" w:rsidR="000E2946" w:rsidRPr="00395634" w:rsidRDefault="00E87F27" w:rsidP="000E2946">
      <w:pPr>
        <w:pStyle w:val="ListParagraph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91360" behindDoc="0" locked="0" layoutInCell="1" allowOverlap="1" wp14:anchorId="3654CB6D" wp14:editId="6E0CDD80">
                <wp:simplePos x="0" y="0"/>
                <wp:positionH relativeFrom="margin">
                  <wp:posOffset>4451230</wp:posOffset>
                </wp:positionH>
                <wp:positionV relativeFrom="paragraph">
                  <wp:posOffset>145139</wp:posOffset>
                </wp:positionV>
                <wp:extent cx="888521" cy="1404620"/>
                <wp:effectExtent l="0" t="0" r="0" b="0"/>
                <wp:wrapNone/>
                <wp:docPr id="3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8521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CD4FAA" w14:textId="77777777" w:rsidR="00E87F27" w:rsidRPr="00601E4A" w:rsidRDefault="00E87F27" w:rsidP="00E87F2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I  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654CB6D" id="_x0000_s1079" type="#_x0000_t202" style="position:absolute;left:0;text-align:left;margin-left:350.5pt;margin-top:11.45pt;width:69.95pt;height:110.6pt;z-index:251791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" filled="f" stroked="f">
                <v:textbox style="mso-fit-shape-to-text:t">
                  <w:txbxContent>
                    <w:p w14:paraId="4FCD4FAA" w14:textId="77777777" w:rsidR="00E87F27" w:rsidRPr="00601E4A" w:rsidRDefault="00E87F27" w:rsidP="00E87F2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proofErr w:type="gramStart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I  R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0E2946" w:rsidRPr="00395634">
        <w:rPr>
          <w:rFonts w:ascii="Arial" w:hAnsi="Arial" w:cs="Arial"/>
          <w:sz w:val="28"/>
          <w:szCs w:val="28"/>
        </w:rPr>
        <w:t>-8</w:t>
      </w:r>
      <w:r w:rsidRPr="00395634">
        <w:rPr>
          <w:rFonts w:ascii="Arial" w:hAnsi="Arial" w:cs="Arial"/>
          <w:sz w:val="28"/>
          <w:szCs w:val="28"/>
        </w:rPr>
        <w:t xml:space="preserve">    </w:t>
      </w:r>
    </w:p>
    <w:p w14:paraId="5139C229" w14:textId="77777777" w:rsidR="000E2946" w:rsidRPr="00395634" w:rsidRDefault="000E2946" w:rsidP="000E2946">
      <w:pPr>
        <w:pStyle w:val="ListParagraph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position w:val="-6"/>
          <w:sz w:val="28"/>
          <w:szCs w:val="28"/>
        </w:rPr>
        <w:object w:dxaOrig="220" w:dyaOrig="220" w14:anchorId="7E9A6D95">
          <v:shape id="_x0000_i1044" type="#_x0000_t75" style="width:11pt;height:11pt" o:ole="">
            <v:imagedata r:id="rId63" o:title=""/>
          </v:shape>
          <o:OLEObject Type="Embed" ProgID="Equation.3" ShapeID="_x0000_i1044" DrawAspect="Content" ObjectID="_1797846398" r:id="rId64"/>
        </w:object>
      </w:r>
      <w:r w:rsidR="00E87F27" w:rsidRPr="00395634">
        <w:rPr>
          <w:rFonts w:ascii="Arial" w:hAnsi="Arial" w:cs="Arial"/>
          <w:sz w:val="28"/>
          <w:szCs w:val="28"/>
        </w:rPr>
        <w:t xml:space="preserve">  </w:t>
      </w:r>
    </w:p>
    <w:p w14:paraId="2FDA8912" w14:textId="77777777" w:rsidR="000E2946" w:rsidRPr="00395634" w:rsidRDefault="00E87F27" w:rsidP="000E2946">
      <w:pPr>
        <w:pStyle w:val="ListParagraph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056AF786" wp14:editId="73A69609">
                <wp:simplePos x="0" y="0"/>
                <wp:positionH relativeFrom="margin">
                  <wp:align>right</wp:align>
                </wp:positionH>
                <wp:positionV relativeFrom="paragraph">
                  <wp:posOffset>287260</wp:posOffset>
                </wp:positionV>
                <wp:extent cx="1457864" cy="1404620"/>
                <wp:effectExtent l="0" t="0" r="0" b="0"/>
                <wp:wrapNone/>
                <wp:docPr id="3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86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ADC1CD" w14:textId="77777777" w:rsidR="00E87F27" w:rsidRPr="00601E4A" w:rsidRDefault="00E87F27" w:rsidP="00E87F2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N  W</w:t>
                            </w:r>
                            <w:proofErr w:type="gramEnd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  Z   Q  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56AF786" id="_x0000_s1080" type="#_x0000_t202" style="position:absolute;left:0;text-align:left;margin-left:63.6pt;margin-top:22.6pt;width:114.8pt;height:110.6pt;z-index:251795456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" filled="f" stroked="f">
                <v:textbox style="mso-fit-shape-to-text:t">
                  <w:txbxContent>
                    <w:p w14:paraId="58ADC1CD" w14:textId="77777777" w:rsidR="00E87F27" w:rsidRPr="00601E4A" w:rsidRDefault="00E87F27" w:rsidP="00E87F2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proofErr w:type="gramStart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N  W</w:t>
                      </w:r>
                      <w:proofErr w:type="gramEnd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  Z   Q  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93408" behindDoc="0" locked="0" layoutInCell="1" allowOverlap="1" wp14:anchorId="58D6C69D" wp14:editId="428E4BE1">
                <wp:simplePos x="0" y="0"/>
                <wp:positionH relativeFrom="margin">
                  <wp:posOffset>4468483</wp:posOffset>
                </wp:positionH>
                <wp:positionV relativeFrom="paragraph">
                  <wp:posOffset>10579</wp:posOffset>
                </wp:positionV>
                <wp:extent cx="888521" cy="1404620"/>
                <wp:effectExtent l="0" t="0" r="0" b="0"/>
                <wp:wrapNone/>
                <wp:docPr id="3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8521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728B8" w14:textId="77777777" w:rsidR="00E87F27" w:rsidRPr="00601E4A" w:rsidRDefault="00E87F27" w:rsidP="00E87F2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Q  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8D6C69D" id="_x0000_s1081" type="#_x0000_t202" style="position:absolute;left:0;text-align:left;margin-left:351.85pt;margin-top:.85pt;width:69.95pt;height:110.6pt;z-index:251793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" filled="f" stroked="f">
                <v:textbox style="mso-fit-shape-to-text:t">
                  <w:txbxContent>
                    <w:p w14:paraId="57E728B8" w14:textId="77777777" w:rsidR="00E87F27" w:rsidRPr="00601E4A" w:rsidRDefault="00E87F27" w:rsidP="00E87F2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proofErr w:type="gramStart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Q  R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0E2946" w:rsidRPr="00395634">
        <w:rPr>
          <w:rFonts w:ascii="Arial" w:hAnsi="Arial" w:cs="Arial"/>
          <w:position w:val="-18"/>
          <w:sz w:val="28"/>
          <w:szCs w:val="28"/>
        </w:rPr>
        <w:object w:dxaOrig="360" w:dyaOrig="480" w14:anchorId="6801BE38">
          <v:shape id="_x0000_i1045" type="#_x0000_t75" style="width:18pt;height:24pt" o:ole="">
            <v:imagedata r:id="rId65" o:title=""/>
          </v:shape>
          <o:OLEObject Type="Embed" ProgID="Equation.3" ShapeID="_x0000_i1045" DrawAspect="Content" ObjectID="_1797846399" r:id="rId66"/>
        </w:object>
      </w:r>
    </w:p>
    <w:p w14:paraId="6DC939C6" w14:textId="77777777" w:rsidR="000E2946" w:rsidRPr="00395634" w:rsidRDefault="00E87F27" w:rsidP="000E2946">
      <w:pPr>
        <w:pStyle w:val="ListParagraph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97504" behindDoc="0" locked="0" layoutInCell="1" allowOverlap="1" wp14:anchorId="25EB4F20" wp14:editId="4F473DDD">
                <wp:simplePos x="0" y="0"/>
                <wp:positionH relativeFrom="margin">
                  <wp:posOffset>4390498</wp:posOffset>
                </wp:positionH>
                <wp:positionV relativeFrom="paragraph">
                  <wp:posOffset>183958</wp:posOffset>
                </wp:positionV>
                <wp:extent cx="1457864" cy="1404620"/>
                <wp:effectExtent l="0" t="0" r="0" b="0"/>
                <wp:wrapNone/>
                <wp:docPr id="3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86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AE3D36" w14:textId="77777777" w:rsidR="00E87F27" w:rsidRPr="00601E4A" w:rsidRDefault="00E87F27" w:rsidP="00E87F27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W   Z   </w:t>
                            </w:r>
                            <w:proofErr w:type="gramStart"/>
                            <w:r w:rsidRPr="00601E4A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Q  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5EB4F20" id="_x0000_s1082" type="#_x0000_t202" style="position:absolute;left:0;text-align:left;margin-left:345.7pt;margin-top:14.5pt;width:114.8pt;height:110.6pt;z-index:2517975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" filled="f" stroked="f">
                <v:textbox style="mso-fit-shape-to-text:t">
                  <w:txbxContent>
                    <w:p w14:paraId="7CAE3D36" w14:textId="77777777" w:rsidR="00E87F27" w:rsidRPr="00601E4A" w:rsidRDefault="00E87F27" w:rsidP="00E87F27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W   Z   </w:t>
                      </w:r>
                      <w:proofErr w:type="gramStart"/>
                      <w:r w:rsidRPr="00601E4A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Q  R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40333F" w:rsidRPr="00395634">
        <w:rPr>
          <w:rFonts w:ascii="Arial" w:hAnsi="Arial" w:cs="Arial"/>
          <w:position w:val="-8"/>
          <w:sz w:val="28"/>
          <w:szCs w:val="28"/>
        </w:rPr>
        <w:object w:dxaOrig="499" w:dyaOrig="360" w14:anchorId="7B1D2CCF">
          <v:shape id="_x0000_i1046" type="#_x0000_t75" style="width:24.95pt;height:18pt" o:ole="">
            <v:imagedata r:id="rId67" o:title=""/>
          </v:shape>
          <o:OLEObject Type="Embed" ProgID="Equation.3" ShapeID="_x0000_i1046" DrawAspect="Content" ObjectID="_1797846400" r:id="rId68"/>
        </w:object>
      </w:r>
    </w:p>
    <w:p w14:paraId="5BBA50A5" w14:textId="33749E85" w:rsidR="000E2946" w:rsidRPr="00395634" w:rsidRDefault="004B4842" w:rsidP="000E2946">
      <w:pPr>
        <w:pStyle w:val="ListParagraph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0</w:t>
      </w:r>
    </w:p>
    <w:p w14:paraId="15B4C38E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52BECA7E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7C6B2E8B" w14:textId="77777777" w:rsidR="00BF62EA" w:rsidRPr="00395634" w:rsidRDefault="00BF62EA" w:rsidP="001A6FE0">
      <w:pPr>
        <w:rPr>
          <w:rFonts w:ascii="Arial" w:hAnsi="Arial" w:cs="Arial"/>
          <w:sz w:val="28"/>
          <w:szCs w:val="28"/>
        </w:rPr>
      </w:pPr>
    </w:p>
    <w:p w14:paraId="36E5847B" w14:textId="77777777" w:rsidR="00BF62EA" w:rsidRPr="00395634" w:rsidRDefault="00BF62EA" w:rsidP="001A6FE0">
      <w:pPr>
        <w:rPr>
          <w:rFonts w:ascii="Arial" w:hAnsi="Arial" w:cs="Arial"/>
          <w:sz w:val="28"/>
          <w:szCs w:val="28"/>
        </w:rPr>
      </w:pPr>
    </w:p>
    <w:p w14:paraId="1E183170" w14:textId="77777777" w:rsidR="00BF62EA" w:rsidRPr="00395634" w:rsidRDefault="00BF62EA" w:rsidP="001A6FE0">
      <w:pPr>
        <w:rPr>
          <w:rFonts w:ascii="Arial" w:hAnsi="Arial" w:cs="Arial"/>
          <w:sz w:val="28"/>
          <w:szCs w:val="28"/>
        </w:rPr>
      </w:pPr>
    </w:p>
    <w:p w14:paraId="212D457E" w14:textId="77777777" w:rsidR="00BF62EA" w:rsidRPr="00395634" w:rsidRDefault="00BF62EA" w:rsidP="00BF62EA">
      <w:pPr>
        <w:rPr>
          <w:rFonts w:ascii="Arial" w:hAnsi="Arial" w:cs="Arial"/>
          <w:b/>
          <w:sz w:val="28"/>
          <w:szCs w:val="28"/>
          <w:u w:val="single"/>
        </w:rPr>
      </w:pPr>
      <w:r w:rsidRPr="00395634">
        <w:rPr>
          <w:rFonts w:ascii="Arial" w:hAnsi="Arial" w:cs="Arial"/>
          <w:b/>
          <w:sz w:val="28"/>
          <w:szCs w:val="28"/>
          <w:u w:val="single"/>
        </w:rPr>
        <w:t>Word Problem #1 with Venn Diagram:</w:t>
      </w:r>
    </w:p>
    <w:p w14:paraId="60CFC844" w14:textId="77777777" w:rsidR="00BF62EA" w:rsidRPr="00395634" w:rsidRDefault="00BF62EA" w:rsidP="00BF62EA">
      <w:pPr>
        <w:rPr>
          <w:rFonts w:ascii="Arial" w:hAnsi="Arial" w:cs="Arial"/>
          <w:b/>
          <w:sz w:val="28"/>
          <w:szCs w:val="28"/>
          <w:u w:val="single"/>
        </w:rPr>
      </w:pPr>
    </w:p>
    <w:p w14:paraId="1E42BC36" w14:textId="77777777" w:rsidR="00BF62EA" w:rsidRPr="00395634" w:rsidRDefault="00BF62EA" w:rsidP="00BF62EA">
      <w:pPr>
        <w:rPr>
          <w:rFonts w:ascii="Arial" w:hAnsi="Arial" w:cs="Arial"/>
          <w:sz w:val="28"/>
          <w:szCs w:val="28"/>
        </w:rPr>
      </w:pPr>
    </w:p>
    <w:p w14:paraId="013B1F7D" w14:textId="1BF21030" w:rsidR="00BF62EA" w:rsidRPr="00395634" w:rsidRDefault="00BF62EA" w:rsidP="004B4842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bCs/>
          <w:sz w:val="28"/>
          <w:szCs w:val="28"/>
        </w:rPr>
        <w:t>A survey asked 60 coffee drinkers whether they like cream or sugar in their coffee. According to the Venn diagram below, how many like</w:t>
      </w:r>
      <w:r w:rsidR="004B4842">
        <w:rPr>
          <w:rFonts w:ascii="Arial" w:hAnsi="Arial" w:cs="Arial"/>
          <w:bCs/>
          <w:sz w:val="28"/>
          <w:szCs w:val="28"/>
        </w:rPr>
        <w:t>:</w:t>
      </w:r>
    </w:p>
    <w:p w14:paraId="5433B6E8" w14:textId="77777777" w:rsidR="00BF62EA" w:rsidRPr="00395634" w:rsidRDefault="00BF62EA" w:rsidP="00BF62EA">
      <w:pPr>
        <w:jc w:val="center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94D0620" wp14:editId="0AF0B618">
            <wp:extent cx="2427605" cy="148780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77" t="43723" r="53622" b="339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605" cy="148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CBA79" w14:textId="77777777" w:rsidR="00BF62EA" w:rsidRPr="00395634" w:rsidRDefault="00601E4A" w:rsidP="00BF62EA">
      <w:pPr>
        <w:jc w:val="center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4F868099" wp14:editId="76004B2A">
                <wp:simplePos x="0" y="0"/>
                <wp:positionH relativeFrom="margin">
                  <wp:posOffset>1461752</wp:posOffset>
                </wp:positionH>
                <wp:positionV relativeFrom="paragraph">
                  <wp:posOffset>140925</wp:posOffset>
                </wp:positionV>
                <wp:extent cx="624625" cy="140462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AE532" w14:textId="77777777" w:rsidR="00601E4A" w:rsidRPr="00601E4A" w:rsidRDefault="00601E4A" w:rsidP="00601E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F868099" id="_x0000_s1083" type="#_x0000_t202" style="position:absolute;left:0;text-align:left;margin-left:115.1pt;margin-top:11.1pt;width:49.2pt;height:110.6pt;z-index:2518026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" filled="f" stroked="f">
                <v:textbox style="mso-fit-shape-to-text:t">
                  <w:txbxContent>
                    <w:p w14:paraId="1BBAE532" w14:textId="77777777" w:rsidR="00601E4A" w:rsidRPr="00601E4A" w:rsidRDefault="00601E4A" w:rsidP="00601E4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28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08A913F" w14:textId="77777777" w:rsidR="00BF62EA" w:rsidRPr="00395634" w:rsidRDefault="00BF62EA" w:rsidP="00BF62EA">
      <w:pPr>
        <w:spacing w:line="312" w:lineRule="atLeast"/>
        <w:ind w:firstLine="720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bCs/>
          <w:sz w:val="28"/>
          <w:szCs w:val="28"/>
        </w:rPr>
        <w:t xml:space="preserve">a) Cream? </w:t>
      </w:r>
    </w:p>
    <w:p w14:paraId="7EF2D6D4" w14:textId="77777777" w:rsidR="00BF62EA" w:rsidRPr="00395634" w:rsidRDefault="00601E4A" w:rsidP="00BF62EA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04508572" wp14:editId="201C0B35">
                <wp:simplePos x="0" y="0"/>
                <wp:positionH relativeFrom="margin">
                  <wp:posOffset>1423116</wp:posOffset>
                </wp:positionH>
                <wp:positionV relativeFrom="paragraph">
                  <wp:posOffset>127205</wp:posOffset>
                </wp:positionV>
                <wp:extent cx="624625" cy="1404620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02F04" w14:textId="77777777" w:rsidR="00601E4A" w:rsidRPr="00601E4A" w:rsidRDefault="00601E4A" w:rsidP="00601E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4508572" id="_x0000_s1084" type="#_x0000_t202" style="position:absolute;margin-left:112.05pt;margin-top:10pt;width:49.2pt;height:110.6pt;z-index:2518046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" filled="f" stroked="f">
                <v:textbox style="mso-fit-shape-to-text:t">
                  <w:txbxContent>
                    <w:p w14:paraId="10C02F04" w14:textId="77777777" w:rsidR="00601E4A" w:rsidRPr="00601E4A" w:rsidRDefault="00601E4A" w:rsidP="00601E4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5288504" w14:textId="77777777" w:rsidR="00BF62EA" w:rsidRPr="00395634" w:rsidRDefault="00BF62EA" w:rsidP="00BF62EA">
      <w:pPr>
        <w:spacing w:line="312" w:lineRule="atLeast"/>
        <w:ind w:firstLine="720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bCs/>
          <w:sz w:val="28"/>
          <w:szCs w:val="28"/>
        </w:rPr>
        <w:t xml:space="preserve">b) Sugar?  </w:t>
      </w:r>
    </w:p>
    <w:p w14:paraId="3E83C9FD" w14:textId="77777777" w:rsidR="00BF62EA" w:rsidRPr="00395634" w:rsidRDefault="00601E4A" w:rsidP="00BF62EA">
      <w:pPr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 wp14:anchorId="6EE6AAD8" wp14:editId="22352252">
                <wp:simplePos x="0" y="0"/>
                <wp:positionH relativeFrom="margin">
                  <wp:posOffset>2601318</wp:posOffset>
                </wp:positionH>
                <wp:positionV relativeFrom="paragraph">
                  <wp:posOffset>139530</wp:posOffset>
                </wp:positionV>
                <wp:extent cx="624625" cy="1404620"/>
                <wp:effectExtent l="0" t="0" r="0" b="0"/>
                <wp:wrapNone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72044F" w14:textId="77777777" w:rsidR="00601E4A" w:rsidRPr="00601E4A" w:rsidRDefault="00601E4A" w:rsidP="00601E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EE6AAD8" id="_x0000_s1085" type="#_x0000_t202" style="position:absolute;margin-left:204.85pt;margin-top:11pt;width:49.2pt;height:110.6pt;z-index:25180672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" filled="f" stroked="f">
                <v:textbox style="mso-fit-shape-to-text:t">
                  <w:txbxContent>
                    <w:p w14:paraId="0272044F" w14:textId="77777777" w:rsidR="00601E4A" w:rsidRPr="00601E4A" w:rsidRDefault="00601E4A" w:rsidP="00601E4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E8B916" w14:textId="77777777" w:rsidR="00BF62EA" w:rsidRPr="00395634" w:rsidRDefault="00BF62EA" w:rsidP="00BF62EA">
      <w:pPr>
        <w:spacing w:line="312" w:lineRule="atLeast"/>
        <w:ind w:left="720"/>
        <w:rPr>
          <w:rFonts w:ascii="Arial" w:hAnsi="Arial" w:cs="Arial"/>
          <w:bCs/>
          <w:sz w:val="28"/>
          <w:szCs w:val="28"/>
        </w:rPr>
      </w:pPr>
      <w:r w:rsidRPr="00395634">
        <w:rPr>
          <w:rFonts w:ascii="Arial" w:hAnsi="Arial" w:cs="Arial"/>
          <w:bCs/>
          <w:sz w:val="28"/>
          <w:szCs w:val="28"/>
        </w:rPr>
        <w:t xml:space="preserve">c) Sugar but not cream?  </w:t>
      </w:r>
    </w:p>
    <w:p w14:paraId="5B117A73" w14:textId="77777777" w:rsidR="00BF62EA" w:rsidRPr="00395634" w:rsidRDefault="00601E4A" w:rsidP="00BF62EA">
      <w:pPr>
        <w:spacing w:line="312" w:lineRule="atLeast"/>
        <w:ind w:left="720"/>
        <w:rPr>
          <w:rFonts w:ascii="Arial" w:hAnsi="Arial" w:cs="Arial"/>
          <w:bCs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 wp14:anchorId="6B727562" wp14:editId="210E2963">
                <wp:simplePos x="0" y="0"/>
                <wp:positionH relativeFrom="margin">
                  <wp:posOffset>2633729</wp:posOffset>
                </wp:positionH>
                <wp:positionV relativeFrom="paragraph">
                  <wp:posOffset>154556</wp:posOffset>
                </wp:positionV>
                <wp:extent cx="624625" cy="1404620"/>
                <wp:effectExtent l="0" t="0" r="0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968324" w14:textId="77777777" w:rsidR="00601E4A" w:rsidRPr="00601E4A" w:rsidRDefault="00601E4A" w:rsidP="00601E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B727562" id="_x0000_s1086" type="#_x0000_t202" style="position:absolute;left:0;text-align:left;margin-left:207.4pt;margin-top:12.15pt;width:49.2pt;height:110.6pt;z-index:2518087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" filled="f" stroked="f">
                <v:textbox style="mso-fit-shape-to-text:t">
                  <w:txbxContent>
                    <w:p w14:paraId="2D968324" w14:textId="77777777" w:rsidR="00601E4A" w:rsidRPr="00601E4A" w:rsidRDefault="00601E4A" w:rsidP="00601E4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F62EA" w:rsidRPr="00395634">
        <w:rPr>
          <w:rFonts w:ascii="Arial" w:hAnsi="Arial" w:cs="Arial"/>
          <w:bCs/>
          <w:sz w:val="28"/>
          <w:szCs w:val="28"/>
        </w:rPr>
        <w:br/>
        <w:t xml:space="preserve">d) Cream but not sugar?  </w:t>
      </w:r>
    </w:p>
    <w:p w14:paraId="4893787A" w14:textId="77777777" w:rsidR="00BF62EA" w:rsidRPr="00395634" w:rsidRDefault="00601E4A" w:rsidP="00BF62EA">
      <w:pPr>
        <w:spacing w:line="312" w:lineRule="atLeast"/>
        <w:ind w:left="720"/>
        <w:rPr>
          <w:rFonts w:ascii="Arial" w:hAnsi="Arial" w:cs="Arial"/>
          <w:bCs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 wp14:anchorId="37568D50" wp14:editId="0E780172">
                <wp:simplePos x="0" y="0"/>
                <wp:positionH relativeFrom="margin">
                  <wp:posOffset>2917065</wp:posOffset>
                </wp:positionH>
                <wp:positionV relativeFrom="paragraph">
                  <wp:posOffset>154555</wp:posOffset>
                </wp:positionV>
                <wp:extent cx="624625" cy="1404620"/>
                <wp:effectExtent l="0" t="0" r="0" b="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5E7040" w14:textId="77777777" w:rsidR="00601E4A" w:rsidRPr="00601E4A" w:rsidRDefault="00601E4A" w:rsidP="00601E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7568D50" id="_x0000_s1087" type="#_x0000_t202" style="position:absolute;left:0;text-align:left;margin-left:229.7pt;margin-top:12.15pt;width:49.2pt;height:110.6pt;z-index:2518108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" filled="f" stroked="f">
                <v:textbox style="mso-fit-shape-to-text:t">
                  <w:txbxContent>
                    <w:p w14:paraId="4C5E7040" w14:textId="77777777" w:rsidR="00601E4A" w:rsidRPr="00601E4A" w:rsidRDefault="00601E4A" w:rsidP="00601E4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F62EA" w:rsidRPr="00395634">
        <w:rPr>
          <w:rFonts w:ascii="Arial" w:hAnsi="Arial" w:cs="Arial"/>
          <w:bCs/>
          <w:sz w:val="28"/>
          <w:szCs w:val="28"/>
        </w:rPr>
        <w:br/>
        <w:t xml:space="preserve">e) </w:t>
      </w:r>
      <w:r w:rsidR="00BF62EA"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C </w:t>
      </w:r>
      <w:r w:rsidR="00BF62EA" w:rsidRPr="00395634">
        <w:rPr>
          <w:rFonts w:ascii="Arial" w:hAnsi="Arial" w:cs="Arial"/>
          <w:position w:val="-4"/>
          <w:sz w:val="28"/>
          <w:szCs w:val="28"/>
        </w:rPr>
        <w:object w:dxaOrig="255" w:dyaOrig="195" w14:anchorId="2CDC1B8D">
          <v:shape id="_x0000_i1047" type="#_x0000_t75" style="width:12.75pt;height:9.75pt" o:ole="">
            <v:imagedata r:id="rId24" o:title=""/>
          </v:shape>
          <o:OLEObject Type="Embed" ProgID="Equation.3" ShapeID="_x0000_i1047" DrawAspect="Content" ObjectID="_1797846401" r:id="rId70"/>
        </w:object>
      </w:r>
      <w:r w:rsidR="00BF62EA" w:rsidRPr="00395634">
        <w:rPr>
          <w:rFonts w:ascii="Arial" w:hAnsi="Arial" w:cs="Arial"/>
          <w:sz w:val="28"/>
          <w:szCs w:val="28"/>
        </w:rPr>
        <w:t>S</w:t>
      </w:r>
      <w:r w:rsidR="00BF62EA" w:rsidRPr="00395634">
        <w:rPr>
          <w:rFonts w:ascii="Arial" w:hAnsi="Arial" w:cs="Arial"/>
          <w:bCs/>
          <w:sz w:val="28"/>
          <w:szCs w:val="28"/>
        </w:rPr>
        <w:t xml:space="preserve"> (Cream and sugar)? </w:t>
      </w:r>
    </w:p>
    <w:p w14:paraId="5C81ACF8" w14:textId="77777777" w:rsidR="00BF62EA" w:rsidRPr="00395634" w:rsidRDefault="00601E4A" w:rsidP="00BF62EA">
      <w:pPr>
        <w:spacing w:line="312" w:lineRule="atLeast"/>
        <w:ind w:left="720"/>
        <w:rPr>
          <w:rFonts w:ascii="Arial" w:hAnsi="Arial" w:cs="Arial"/>
          <w:bCs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1319BF5A" wp14:editId="5DCE8BFA">
                <wp:simplePos x="0" y="0"/>
                <wp:positionH relativeFrom="margin">
                  <wp:posOffset>2839791</wp:posOffset>
                </wp:positionH>
                <wp:positionV relativeFrom="paragraph">
                  <wp:posOffset>133645</wp:posOffset>
                </wp:positionV>
                <wp:extent cx="624625" cy="1404620"/>
                <wp:effectExtent l="0" t="0" r="0" b="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A80E77" w14:textId="77777777" w:rsidR="00601E4A" w:rsidRPr="00601E4A" w:rsidRDefault="00601E4A" w:rsidP="00601E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319BF5A" id="_x0000_s1088" type="#_x0000_t202" style="position:absolute;left:0;text-align:left;margin-left:223.6pt;margin-top:10.5pt;width:49.2pt;height:110.6pt;z-index:2518128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" filled="f" stroked="f">
                <v:textbox style="mso-fit-shape-to-text:t">
                  <w:txbxContent>
                    <w:p w14:paraId="06A80E77" w14:textId="77777777" w:rsidR="00601E4A" w:rsidRPr="00601E4A" w:rsidRDefault="00601E4A" w:rsidP="00601E4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33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5D59F53" w14:textId="77777777" w:rsidR="00BF62EA" w:rsidRPr="00395634" w:rsidRDefault="00BF62EA" w:rsidP="00BF62EA">
      <w:pPr>
        <w:spacing w:line="312" w:lineRule="atLeast"/>
        <w:ind w:firstLine="720"/>
        <w:rPr>
          <w:rFonts w:ascii="Arial" w:hAnsi="Arial" w:cs="Arial"/>
          <w:bCs/>
          <w:sz w:val="28"/>
          <w:szCs w:val="28"/>
        </w:rPr>
      </w:pPr>
      <w:r w:rsidRPr="00395634">
        <w:rPr>
          <w:rFonts w:ascii="Arial" w:hAnsi="Arial" w:cs="Arial"/>
          <w:bCs/>
          <w:sz w:val="28"/>
          <w:szCs w:val="28"/>
        </w:rPr>
        <w:t>f) C</w:t>
      </w:r>
      <w:r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 </w:t>
      </w:r>
      <w:r w:rsidRPr="00395634">
        <w:rPr>
          <w:rFonts w:ascii="Arial" w:hAnsi="Arial" w:cs="Arial"/>
          <w:position w:val="-4"/>
          <w:sz w:val="28"/>
          <w:szCs w:val="28"/>
        </w:rPr>
        <w:object w:dxaOrig="255" w:dyaOrig="195" w14:anchorId="57DCDD12">
          <v:shape id="_x0000_i1048" type="#_x0000_t75" style="width:12.75pt;height:9.75pt" o:ole="">
            <v:imagedata r:id="rId26" o:title=""/>
          </v:shape>
          <o:OLEObject Type="Embed" ProgID="Equation.3" ShapeID="_x0000_i1048" DrawAspect="Content" ObjectID="_1797846402" r:id="rId71"/>
        </w:object>
      </w:r>
      <w:r w:rsidRPr="00395634">
        <w:rPr>
          <w:rFonts w:ascii="Arial" w:hAnsi="Arial" w:cs="Arial"/>
          <w:sz w:val="28"/>
          <w:szCs w:val="28"/>
        </w:rPr>
        <w:t>S</w:t>
      </w:r>
      <w:r w:rsidRPr="00395634">
        <w:rPr>
          <w:rFonts w:ascii="Arial" w:hAnsi="Arial" w:cs="Arial"/>
          <w:bCs/>
          <w:sz w:val="28"/>
          <w:szCs w:val="28"/>
        </w:rPr>
        <w:t xml:space="preserve"> (Cream or sugar)? </w:t>
      </w:r>
    </w:p>
    <w:p w14:paraId="1F4E2F50" w14:textId="77777777" w:rsidR="00BF62EA" w:rsidRPr="00395634" w:rsidRDefault="00601E4A" w:rsidP="00BF62EA">
      <w:pPr>
        <w:spacing w:line="312" w:lineRule="atLeast"/>
        <w:ind w:firstLine="720"/>
        <w:rPr>
          <w:rFonts w:ascii="Arial" w:hAnsi="Arial" w:cs="Arial"/>
          <w:bCs/>
          <w:sz w:val="28"/>
          <w:szCs w:val="28"/>
        </w:rPr>
      </w:pPr>
      <w:r w:rsidRPr="00395634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14912" behindDoc="0" locked="0" layoutInCell="1" allowOverlap="1" wp14:anchorId="4F19E0EB" wp14:editId="2ED667FF">
                <wp:simplePos x="0" y="0"/>
                <wp:positionH relativeFrom="margin">
                  <wp:posOffset>3348507</wp:posOffset>
                </wp:positionH>
                <wp:positionV relativeFrom="paragraph">
                  <wp:posOffset>141346</wp:posOffset>
                </wp:positionV>
                <wp:extent cx="1899634" cy="1404620"/>
                <wp:effectExtent l="0" t="0" r="0" b="0"/>
                <wp:wrapNone/>
                <wp:docPr id="2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963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96047D" w14:textId="6320FE0F" w:rsidR="00601E4A" w:rsidRPr="00601E4A" w:rsidRDefault="004B0170" w:rsidP="00601E4A">
                            <w:pP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60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- </w:t>
                            </w: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18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- </w:t>
                            </w: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10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-</w:t>
                            </w:r>
                            <w:r w:rsidR="004B4842"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4F81BD" w:themeColor="accent1"/>
                                <w:sz w:val="28"/>
                                <w:szCs w:val="28"/>
                              </w:rPr>
                              <w:t>5 = 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F19E0EB" id="_x0000_s1089" type="#_x0000_t202" style="position:absolute;left:0;text-align:left;margin-left:263.65pt;margin-top:11.15pt;width:149.6pt;height:110.6pt;z-index:2518149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" filled="f" stroked="f">
                <v:textbox style="mso-fit-shape-to-text:t">
                  <w:txbxContent>
                    <w:p w14:paraId="3A96047D" w14:textId="6320FE0F" w:rsidR="00601E4A" w:rsidRPr="00601E4A" w:rsidRDefault="004B0170" w:rsidP="00601E4A">
                      <w:pP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60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- </w:t>
                      </w: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18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- </w:t>
                      </w: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10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-</w:t>
                      </w:r>
                      <w:r w:rsidR="004B4842"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4F81BD" w:themeColor="accent1"/>
                          <w:sz w:val="28"/>
                          <w:szCs w:val="28"/>
                        </w:rPr>
                        <w:t>5 = 27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579C2CB" w14:textId="77777777" w:rsidR="00BF62EA" w:rsidRPr="00395634" w:rsidRDefault="00BF62EA" w:rsidP="00BF62EA">
      <w:pPr>
        <w:spacing w:line="312" w:lineRule="atLeast"/>
        <w:ind w:firstLine="720"/>
        <w:rPr>
          <w:rFonts w:ascii="Arial" w:hAnsi="Arial" w:cs="Arial"/>
          <w:sz w:val="28"/>
          <w:szCs w:val="28"/>
        </w:rPr>
      </w:pPr>
      <w:r w:rsidRPr="00395634">
        <w:rPr>
          <w:rFonts w:ascii="Arial" w:hAnsi="Arial" w:cs="Arial"/>
          <w:sz w:val="28"/>
          <w:szCs w:val="28"/>
        </w:rPr>
        <w:t>g) (C</w:t>
      </w:r>
      <w:r w:rsidRPr="00395634">
        <w:rPr>
          <w:rFonts w:ascii="Arial" w:hAnsi="Arial" w:cs="Arial"/>
          <w:color w:val="222222"/>
          <w:sz w:val="28"/>
          <w:szCs w:val="28"/>
          <w:lang w:val="en"/>
        </w:rPr>
        <w:t xml:space="preserve"> </w:t>
      </w:r>
      <w:r w:rsidRPr="00395634">
        <w:rPr>
          <w:rFonts w:ascii="Arial" w:hAnsi="Arial" w:cs="Arial"/>
          <w:position w:val="-4"/>
          <w:sz w:val="28"/>
          <w:szCs w:val="28"/>
        </w:rPr>
        <w:object w:dxaOrig="255" w:dyaOrig="195" w14:anchorId="72606631">
          <v:shape id="_x0000_i1049" type="#_x0000_t75" style="width:12.75pt;height:9.75pt" o:ole="">
            <v:imagedata r:id="rId26" o:title=""/>
          </v:shape>
          <o:OLEObject Type="Embed" ProgID="Equation.3" ShapeID="_x0000_i1049" DrawAspect="Content" ObjectID="_1797846403" r:id="rId72"/>
        </w:object>
      </w:r>
      <w:r w:rsidRPr="00395634">
        <w:rPr>
          <w:rFonts w:ascii="Arial" w:hAnsi="Arial" w:cs="Arial"/>
          <w:sz w:val="28"/>
          <w:szCs w:val="28"/>
        </w:rPr>
        <w:t xml:space="preserve">S)’ means Neither (plain)? </w:t>
      </w:r>
    </w:p>
    <w:p w14:paraId="7B329818" w14:textId="77777777" w:rsidR="00BF62EA" w:rsidRPr="00395634" w:rsidRDefault="00BF62EA" w:rsidP="00BF62EA">
      <w:pPr>
        <w:rPr>
          <w:rFonts w:ascii="Arial" w:hAnsi="Arial" w:cs="Arial"/>
          <w:noProof/>
          <w:sz w:val="28"/>
          <w:szCs w:val="28"/>
        </w:rPr>
      </w:pPr>
    </w:p>
    <w:p w14:paraId="5F01D351" w14:textId="77777777" w:rsidR="00BF62EA" w:rsidRPr="00395634" w:rsidRDefault="00BF62EA" w:rsidP="00BF62EA">
      <w:pPr>
        <w:rPr>
          <w:rFonts w:ascii="Arial" w:hAnsi="Arial" w:cs="Arial"/>
          <w:sz w:val="28"/>
          <w:szCs w:val="28"/>
        </w:rPr>
      </w:pPr>
    </w:p>
    <w:p w14:paraId="6414BB57" w14:textId="77777777" w:rsidR="00BF62EA" w:rsidRPr="00395634" w:rsidRDefault="00BF62EA" w:rsidP="00BF62EA">
      <w:pPr>
        <w:rPr>
          <w:rFonts w:ascii="Arial" w:hAnsi="Arial" w:cs="Arial"/>
          <w:sz w:val="28"/>
          <w:szCs w:val="28"/>
        </w:rPr>
      </w:pPr>
    </w:p>
    <w:p w14:paraId="0A63EE8C" w14:textId="77777777" w:rsidR="00BF62EA" w:rsidRPr="00395634" w:rsidRDefault="00BF62EA" w:rsidP="00BF62EA">
      <w:pPr>
        <w:rPr>
          <w:rFonts w:ascii="Arial" w:hAnsi="Arial" w:cs="Arial"/>
          <w:noProof/>
          <w:sz w:val="28"/>
          <w:szCs w:val="28"/>
        </w:rPr>
      </w:pPr>
    </w:p>
    <w:p w14:paraId="36C32097" w14:textId="77777777" w:rsidR="00BF62EA" w:rsidRPr="00395634" w:rsidRDefault="00BF62EA" w:rsidP="00BF62EA">
      <w:pPr>
        <w:rPr>
          <w:rFonts w:ascii="Arial" w:hAnsi="Arial" w:cs="Arial"/>
          <w:b/>
          <w:sz w:val="28"/>
          <w:szCs w:val="28"/>
          <w:u w:val="single"/>
        </w:rPr>
      </w:pPr>
      <w:r w:rsidRPr="00395634">
        <w:rPr>
          <w:rFonts w:ascii="Arial" w:hAnsi="Arial" w:cs="Arial"/>
          <w:b/>
          <w:sz w:val="28"/>
          <w:szCs w:val="28"/>
          <w:u w:val="single"/>
        </w:rPr>
        <w:t>Word Problem #2 with Venn Diagram:</w:t>
      </w:r>
    </w:p>
    <w:p w14:paraId="76C60F61" w14:textId="77777777" w:rsidR="00BF62EA" w:rsidRPr="00395634" w:rsidRDefault="00BF62EA" w:rsidP="00BF62EA">
      <w:pPr>
        <w:rPr>
          <w:rFonts w:ascii="Arial" w:hAnsi="Arial" w:cs="Arial"/>
          <w:bCs/>
          <w:sz w:val="28"/>
          <w:szCs w:val="28"/>
        </w:rPr>
      </w:pPr>
    </w:p>
    <w:p w14:paraId="2748E3DE" w14:textId="77777777" w:rsidR="00BF62EA" w:rsidRPr="00395634" w:rsidRDefault="00FB2D63" w:rsidP="00BF62EA">
      <w:pPr>
        <w:rPr>
          <w:rFonts w:ascii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815936" behindDoc="0" locked="0" layoutInCell="1" allowOverlap="1" wp14:anchorId="773D6DB8" wp14:editId="0AA718DE">
            <wp:simplePos x="0" y="0"/>
            <wp:positionH relativeFrom="column">
              <wp:posOffset>1197735</wp:posOffset>
            </wp:positionH>
            <wp:positionV relativeFrom="paragraph">
              <wp:posOffset>810904</wp:posOffset>
            </wp:positionV>
            <wp:extent cx="2266262" cy="1461952"/>
            <wp:effectExtent l="0" t="0" r="1270" b="5080"/>
            <wp:wrapNone/>
            <wp:docPr id="329" name="Picture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91" t="65872" r="44819" b="10619"/>
                    <a:stretch/>
                  </pic:blipFill>
                  <pic:spPr bwMode="auto">
                    <a:xfrm>
                      <a:off x="0" y="0"/>
                      <a:ext cx="2287715" cy="14757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62EA" w:rsidRPr="00395634">
        <w:rPr>
          <w:rFonts w:ascii="Arial" w:hAnsi="Arial" w:cs="Arial"/>
          <w:bCs/>
          <w:sz w:val="28"/>
          <w:szCs w:val="28"/>
        </w:rPr>
        <w:t xml:space="preserve">A survey asked coffee drinkers whether they like cream or sugar in their coffee. </w:t>
      </w:r>
      <w:r w:rsidR="00BF62EA" w:rsidRPr="00395634">
        <w:rPr>
          <w:rFonts w:ascii="Arial" w:hAnsi="Arial" w:cs="Arial"/>
          <w:bCs/>
          <w:iCs/>
          <w:sz w:val="28"/>
          <w:szCs w:val="28"/>
        </w:rPr>
        <w:t xml:space="preserve">Out of twenty-five students surveyed, 11 like cream and 19 like sugar. If 7 students like both cream and sugar, how many students like their coffee plain (no cream or sugar)? Draw a Venn Diagram and answer the question. </w:t>
      </w:r>
    </w:p>
    <w:p w14:paraId="325A7738" w14:textId="77777777" w:rsidR="00BF62EA" w:rsidRPr="00395634" w:rsidRDefault="00BF62EA" w:rsidP="001A6FE0">
      <w:pPr>
        <w:rPr>
          <w:rFonts w:ascii="Arial" w:hAnsi="Arial" w:cs="Arial"/>
          <w:sz w:val="28"/>
          <w:szCs w:val="28"/>
        </w:rPr>
      </w:pPr>
    </w:p>
    <w:p w14:paraId="539C6254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31751931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p w14:paraId="74543D1F" w14:textId="77777777" w:rsidR="004B0170" w:rsidRDefault="004B0170" w:rsidP="001A6FE0">
      <w:pPr>
        <w:rPr>
          <w:noProof/>
        </w:rPr>
      </w:pPr>
    </w:p>
    <w:p w14:paraId="5EB9C3AC" w14:textId="77777777" w:rsidR="001A6FE0" w:rsidRPr="00395634" w:rsidRDefault="001A6FE0" w:rsidP="001A6FE0">
      <w:pPr>
        <w:rPr>
          <w:rFonts w:ascii="Arial" w:hAnsi="Arial" w:cs="Arial"/>
          <w:sz w:val="28"/>
          <w:szCs w:val="28"/>
        </w:rPr>
      </w:pPr>
    </w:p>
    <w:sectPr w:rsidR="001A6FE0" w:rsidRPr="00395634" w:rsidSect="00252AD2">
      <w:pgSz w:w="12240" w:h="15840"/>
      <w:pgMar w:top="576" w:right="1440" w:bottom="576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189AAD" w14:textId="77777777" w:rsidR="00707CA7" w:rsidRDefault="00707CA7" w:rsidP="00707CA7">
      <w:r>
        <w:separator/>
      </w:r>
    </w:p>
  </w:endnote>
  <w:endnote w:type="continuationSeparator" w:id="0">
    <w:p w14:paraId="674E5004" w14:textId="77777777" w:rsidR="00707CA7" w:rsidRDefault="00707CA7" w:rsidP="00707C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27FA27" w14:textId="77777777" w:rsidR="00707CA7" w:rsidRDefault="00707CA7" w:rsidP="00707CA7">
      <w:r>
        <w:separator/>
      </w:r>
    </w:p>
  </w:footnote>
  <w:footnote w:type="continuationSeparator" w:id="0">
    <w:p w14:paraId="1F7D0A50" w14:textId="77777777" w:rsidR="00707CA7" w:rsidRDefault="00707CA7" w:rsidP="00707C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FC6576"/>
    <w:multiLevelType w:val="hybridMultilevel"/>
    <w:tmpl w:val="730616C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BF3988"/>
    <w:multiLevelType w:val="hybridMultilevel"/>
    <w:tmpl w:val="5058D66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A70DF6"/>
    <w:multiLevelType w:val="hybridMultilevel"/>
    <w:tmpl w:val="80EC79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F0144F"/>
    <w:multiLevelType w:val="hybridMultilevel"/>
    <w:tmpl w:val="DB6A20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206E5A"/>
    <w:multiLevelType w:val="hybridMultilevel"/>
    <w:tmpl w:val="2F0405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7D65F6"/>
    <w:multiLevelType w:val="hybridMultilevel"/>
    <w:tmpl w:val="36F60B58"/>
    <w:lvl w:ilvl="0" w:tplc="285CCA5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A3C7BA6"/>
    <w:multiLevelType w:val="hybridMultilevel"/>
    <w:tmpl w:val="F4A4B9F2"/>
    <w:lvl w:ilvl="0" w:tplc="F48E737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0347375"/>
    <w:multiLevelType w:val="hybridMultilevel"/>
    <w:tmpl w:val="133EB74A"/>
    <w:lvl w:ilvl="0" w:tplc="04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0F28B0"/>
    <w:multiLevelType w:val="hybridMultilevel"/>
    <w:tmpl w:val="8B42F1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E535E1"/>
    <w:multiLevelType w:val="hybridMultilevel"/>
    <w:tmpl w:val="ABF8BEE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6F4D2F"/>
    <w:multiLevelType w:val="hybridMultilevel"/>
    <w:tmpl w:val="9AC868D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32253C"/>
    <w:multiLevelType w:val="hybridMultilevel"/>
    <w:tmpl w:val="BDF287E8"/>
    <w:lvl w:ilvl="0" w:tplc="5C966D54">
      <w:start w:val="1"/>
      <w:numFmt w:val="lowerLetter"/>
      <w:lvlText w:val="(%1)"/>
      <w:lvlJc w:val="left"/>
      <w:pPr>
        <w:ind w:left="64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6840" w:hanging="360"/>
      </w:pPr>
    </w:lvl>
    <w:lvl w:ilvl="2" w:tplc="0409001B" w:tentative="1">
      <w:start w:val="1"/>
      <w:numFmt w:val="lowerRoman"/>
      <w:lvlText w:val="%3."/>
      <w:lvlJc w:val="right"/>
      <w:pPr>
        <w:ind w:left="7560" w:hanging="180"/>
      </w:pPr>
    </w:lvl>
    <w:lvl w:ilvl="3" w:tplc="0409000F" w:tentative="1">
      <w:start w:val="1"/>
      <w:numFmt w:val="decimal"/>
      <w:lvlText w:val="%4."/>
      <w:lvlJc w:val="left"/>
      <w:pPr>
        <w:ind w:left="8280" w:hanging="360"/>
      </w:pPr>
    </w:lvl>
    <w:lvl w:ilvl="4" w:tplc="04090019" w:tentative="1">
      <w:start w:val="1"/>
      <w:numFmt w:val="lowerLetter"/>
      <w:lvlText w:val="%5."/>
      <w:lvlJc w:val="left"/>
      <w:pPr>
        <w:ind w:left="9000" w:hanging="360"/>
      </w:pPr>
    </w:lvl>
    <w:lvl w:ilvl="5" w:tplc="0409001B" w:tentative="1">
      <w:start w:val="1"/>
      <w:numFmt w:val="lowerRoman"/>
      <w:lvlText w:val="%6."/>
      <w:lvlJc w:val="right"/>
      <w:pPr>
        <w:ind w:left="9720" w:hanging="180"/>
      </w:pPr>
    </w:lvl>
    <w:lvl w:ilvl="6" w:tplc="0409000F" w:tentative="1">
      <w:start w:val="1"/>
      <w:numFmt w:val="decimal"/>
      <w:lvlText w:val="%7."/>
      <w:lvlJc w:val="left"/>
      <w:pPr>
        <w:ind w:left="10440" w:hanging="360"/>
      </w:pPr>
    </w:lvl>
    <w:lvl w:ilvl="7" w:tplc="04090019" w:tentative="1">
      <w:start w:val="1"/>
      <w:numFmt w:val="lowerLetter"/>
      <w:lvlText w:val="%8."/>
      <w:lvlJc w:val="left"/>
      <w:pPr>
        <w:ind w:left="11160" w:hanging="360"/>
      </w:pPr>
    </w:lvl>
    <w:lvl w:ilvl="8" w:tplc="0409001B" w:tentative="1">
      <w:start w:val="1"/>
      <w:numFmt w:val="lowerRoman"/>
      <w:lvlText w:val="%9."/>
      <w:lvlJc w:val="right"/>
      <w:pPr>
        <w:ind w:left="11880" w:hanging="180"/>
      </w:pPr>
    </w:lvl>
  </w:abstractNum>
  <w:abstractNum w:abstractNumId="12" w15:restartNumberingAfterBreak="0">
    <w:nsid w:val="5B504F37"/>
    <w:multiLevelType w:val="multilevel"/>
    <w:tmpl w:val="787A46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5524D21"/>
    <w:multiLevelType w:val="hybridMultilevel"/>
    <w:tmpl w:val="BE6A91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D571E6"/>
    <w:multiLevelType w:val="hybridMultilevel"/>
    <w:tmpl w:val="4342BF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83C6498"/>
    <w:multiLevelType w:val="hybridMultilevel"/>
    <w:tmpl w:val="4A7279B0"/>
    <w:lvl w:ilvl="0" w:tplc="E6AACE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2"/>
  </w:num>
  <w:num w:numId="3">
    <w:abstractNumId w:val="8"/>
  </w:num>
  <w:num w:numId="4">
    <w:abstractNumId w:val="14"/>
  </w:num>
  <w:num w:numId="5">
    <w:abstractNumId w:val="3"/>
  </w:num>
  <w:num w:numId="6">
    <w:abstractNumId w:val="13"/>
  </w:num>
  <w:num w:numId="7">
    <w:abstractNumId w:val="4"/>
  </w:num>
  <w:num w:numId="8">
    <w:abstractNumId w:val="1"/>
  </w:num>
  <w:num w:numId="9">
    <w:abstractNumId w:val="0"/>
  </w:num>
  <w:num w:numId="10">
    <w:abstractNumId w:val="5"/>
  </w:num>
  <w:num w:numId="11">
    <w:abstractNumId w:val="6"/>
  </w:num>
  <w:num w:numId="12">
    <w:abstractNumId w:val="15"/>
  </w:num>
  <w:num w:numId="13">
    <w:abstractNumId w:val="12"/>
  </w:num>
  <w:num w:numId="14">
    <w:abstractNumId w:val="9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2DCF"/>
    <w:rsid w:val="0007432D"/>
    <w:rsid w:val="000E2946"/>
    <w:rsid w:val="000E33BC"/>
    <w:rsid w:val="000F3B42"/>
    <w:rsid w:val="00112077"/>
    <w:rsid w:val="00176025"/>
    <w:rsid w:val="001A6FE0"/>
    <w:rsid w:val="001C4EDB"/>
    <w:rsid w:val="002038FD"/>
    <w:rsid w:val="00252AD2"/>
    <w:rsid w:val="0029581C"/>
    <w:rsid w:val="002A78C1"/>
    <w:rsid w:val="002C0016"/>
    <w:rsid w:val="00350061"/>
    <w:rsid w:val="00374B14"/>
    <w:rsid w:val="003763C2"/>
    <w:rsid w:val="00387B0A"/>
    <w:rsid w:val="00395634"/>
    <w:rsid w:val="0040333F"/>
    <w:rsid w:val="00443C99"/>
    <w:rsid w:val="004740D7"/>
    <w:rsid w:val="004B0170"/>
    <w:rsid w:val="004B4842"/>
    <w:rsid w:val="004E46D9"/>
    <w:rsid w:val="005A0DB2"/>
    <w:rsid w:val="005F5E4E"/>
    <w:rsid w:val="00601E4A"/>
    <w:rsid w:val="00613A63"/>
    <w:rsid w:val="0064518A"/>
    <w:rsid w:val="006B3955"/>
    <w:rsid w:val="006C70A2"/>
    <w:rsid w:val="006F6F51"/>
    <w:rsid w:val="00703F31"/>
    <w:rsid w:val="00707176"/>
    <w:rsid w:val="00707CA7"/>
    <w:rsid w:val="0071468A"/>
    <w:rsid w:val="00761A53"/>
    <w:rsid w:val="0077082C"/>
    <w:rsid w:val="0077095D"/>
    <w:rsid w:val="008026F1"/>
    <w:rsid w:val="00802DCF"/>
    <w:rsid w:val="00812BBE"/>
    <w:rsid w:val="00861C5D"/>
    <w:rsid w:val="00897A4F"/>
    <w:rsid w:val="008A14E2"/>
    <w:rsid w:val="00913BA7"/>
    <w:rsid w:val="009B5478"/>
    <w:rsid w:val="009D23D5"/>
    <w:rsid w:val="00A051E8"/>
    <w:rsid w:val="00A84EC6"/>
    <w:rsid w:val="00AC3E43"/>
    <w:rsid w:val="00AD4F54"/>
    <w:rsid w:val="00AE2505"/>
    <w:rsid w:val="00AF0C24"/>
    <w:rsid w:val="00B238C9"/>
    <w:rsid w:val="00B36072"/>
    <w:rsid w:val="00BF62EA"/>
    <w:rsid w:val="00C236D6"/>
    <w:rsid w:val="00C25F0B"/>
    <w:rsid w:val="00C94B39"/>
    <w:rsid w:val="00D20A8A"/>
    <w:rsid w:val="00D42F2A"/>
    <w:rsid w:val="00DB634B"/>
    <w:rsid w:val="00E4574D"/>
    <w:rsid w:val="00E87F27"/>
    <w:rsid w:val="00E94A3E"/>
    <w:rsid w:val="00E95C13"/>
    <w:rsid w:val="00EA0D4C"/>
    <w:rsid w:val="00FB2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."/>
  <w:listSeparator w:val=","/>
  <w14:docId w14:val="4314402F"/>
  <w15:docId w15:val="{C950B47A-3516-48F8-8E4F-8ECEDA080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B3955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0F3B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F3B4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9581C"/>
    <w:pPr>
      <w:ind w:left="720"/>
      <w:contextualSpacing/>
    </w:pPr>
  </w:style>
  <w:style w:type="character" w:styleId="Hyperlink">
    <w:name w:val="Hyperlink"/>
    <w:basedOn w:val="DefaultParagraphFont"/>
    <w:unhideWhenUsed/>
    <w:rsid w:val="00176025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76025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4B4842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710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64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3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0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9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7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72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964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282035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398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402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24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280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97680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91077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8977296">
                                              <w:marLeft w:val="0"/>
                                              <w:marRight w:val="0"/>
                                              <w:marTop w:val="0"/>
                                              <w:marBottom w:val="18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89909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16312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36458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83790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597907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792165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349032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png"/><Relationship Id="rId18" Type="http://schemas.openxmlformats.org/officeDocument/2006/relationships/image" Target="media/image6.png"/><Relationship Id="rId26" Type="http://schemas.openxmlformats.org/officeDocument/2006/relationships/image" Target="media/image11.wmf"/><Relationship Id="rId39" Type="http://schemas.openxmlformats.org/officeDocument/2006/relationships/image" Target="media/image15.png"/><Relationship Id="rId21" Type="http://schemas.openxmlformats.org/officeDocument/2006/relationships/image" Target="media/image8.png"/><Relationship Id="rId34" Type="http://schemas.openxmlformats.org/officeDocument/2006/relationships/image" Target="media/image13.png"/><Relationship Id="rId42" Type="http://schemas.openxmlformats.org/officeDocument/2006/relationships/image" Target="media/image160.wmf"/><Relationship Id="rId47" Type="http://schemas.openxmlformats.org/officeDocument/2006/relationships/oleObject" Target="embeddings/oleObject12.bin"/><Relationship Id="rId50" Type="http://schemas.openxmlformats.org/officeDocument/2006/relationships/oleObject" Target="embeddings/oleObject15.bin"/><Relationship Id="rId55" Type="http://schemas.openxmlformats.org/officeDocument/2006/relationships/image" Target="media/image20.wmf"/><Relationship Id="rId63" Type="http://schemas.openxmlformats.org/officeDocument/2006/relationships/image" Target="media/image23.wmf"/><Relationship Id="rId68" Type="http://schemas.openxmlformats.org/officeDocument/2006/relationships/oleObject" Target="embeddings/oleObject22.bin"/><Relationship Id="rId7" Type="http://schemas.openxmlformats.org/officeDocument/2006/relationships/endnotes" Target="endnotes.xml"/><Relationship Id="rId71" Type="http://schemas.openxmlformats.org/officeDocument/2006/relationships/oleObject" Target="embeddings/oleObject24.bin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9" Type="http://schemas.openxmlformats.org/officeDocument/2006/relationships/oleObject" Target="embeddings/oleObject4.bin"/><Relationship Id="rId11" Type="http://schemas.openxmlformats.org/officeDocument/2006/relationships/image" Target="media/image10.png"/><Relationship Id="rId24" Type="http://schemas.openxmlformats.org/officeDocument/2006/relationships/image" Target="media/image10.wmf"/><Relationship Id="rId32" Type="http://schemas.openxmlformats.org/officeDocument/2006/relationships/image" Target="media/image120.wmf"/><Relationship Id="rId37" Type="http://schemas.openxmlformats.org/officeDocument/2006/relationships/image" Target="media/image140.wmf"/><Relationship Id="rId40" Type="http://schemas.openxmlformats.org/officeDocument/2006/relationships/image" Target="media/image16.wmf"/><Relationship Id="rId45" Type="http://schemas.openxmlformats.org/officeDocument/2006/relationships/image" Target="media/image18.wmf"/><Relationship Id="rId53" Type="http://schemas.openxmlformats.org/officeDocument/2006/relationships/image" Target="media/image190.wmf"/><Relationship Id="rId58" Type="http://schemas.openxmlformats.org/officeDocument/2006/relationships/oleObject" Target="embeddings/oleObject19.bin"/><Relationship Id="rId66" Type="http://schemas.openxmlformats.org/officeDocument/2006/relationships/oleObject" Target="embeddings/oleObject21.bin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0.png"/><Relationship Id="rId23" Type="http://schemas.openxmlformats.org/officeDocument/2006/relationships/image" Target="media/image9.jpeg"/><Relationship Id="rId28" Type="http://schemas.openxmlformats.org/officeDocument/2006/relationships/oleObject" Target="embeddings/oleObject3.bin"/><Relationship Id="rId36" Type="http://schemas.openxmlformats.org/officeDocument/2006/relationships/oleObject" Target="embeddings/oleObject7.bin"/><Relationship Id="rId49" Type="http://schemas.openxmlformats.org/officeDocument/2006/relationships/oleObject" Target="embeddings/oleObject14.bin"/><Relationship Id="rId57" Type="http://schemas.openxmlformats.org/officeDocument/2006/relationships/image" Target="media/image200.wmf"/><Relationship Id="rId61" Type="http://schemas.openxmlformats.org/officeDocument/2006/relationships/hyperlink" Target="https://pressbooks-dev.oer.hawaii.edu/math111/chapter/introduction-2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31" Type="http://schemas.openxmlformats.org/officeDocument/2006/relationships/oleObject" Target="embeddings/oleObject5.bin"/><Relationship Id="rId44" Type="http://schemas.openxmlformats.org/officeDocument/2006/relationships/image" Target="media/image17.png"/><Relationship Id="rId52" Type="http://schemas.openxmlformats.org/officeDocument/2006/relationships/oleObject" Target="embeddings/oleObject16.bin"/><Relationship Id="rId60" Type="http://schemas.openxmlformats.org/officeDocument/2006/relationships/image" Target="media/image210.png"/><Relationship Id="rId65" Type="http://schemas.openxmlformats.org/officeDocument/2006/relationships/image" Target="media/image24.wmf"/><Relationship Id="rId73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hyperlink" Target="http://www.google.com/url?sa=i&amp;rct=j&amp;q=&amp;esrc=s&amp;source=images&amp;cd=&amp;cad=rja&amp;uact=8&amp;ved=0CAcQjRw&amp;url=http://www.math-only-math.com/examples-on-Venn-diagram.html&amp;ei=XArAVPHVFoufgwSNooKYDg&amp;bvm=bv.84116906,d.eXY&amp;psig=AFQjCNG27KRNXAyMT2Y1e4YPZYgjOVb4WQ&amp;ust=1421958094972646" TargetMode="External"/><Relationship Id="rId27" Type="http://schemas.openxmlformats.org/officeDocument/2006/relationships/oleObject" Target="embeddings/oleObject2.bin"/><Relationship Id="rId30" Type="http://schemas.openxmlformats.org/officeDocument/2006/relationships/image" Target="media/image12.wmf"/><Relationship Id="rId35" Type="http://schemas.openxmlformats.org/officeDocument/2006/relationships/image" Target="media/image14.wmf"/><Relationship Id="rId43" Type="http://schemas.openxmlformats.org/officeDocument/2006/relationships/oleObject" Target="embeddings/oleObject10.bin"/><Relationship Id="rId48" Type="http://schemas.openxmlformats.org/officeDocument/2006/relationships/oleObject" Target="embeddings/oleObject13.bin"/><Relationship Id="rId56" Type="http://schemas.openxmlformats.org/officeDocument/2006/relationships/oleObject" Target="embeddings/oleObject18.bin"/><Relationship Id="rId64" Type="http://schemas.openxmlformats.org/officeDocument/2006/relationships/oleObject" Target="embeddings/oleObject20.bin"/><Relationship Id="rId69" Type="http://schemas.openxmlformats.org/officeDocument/2006/relationships/image" Target="media/image26.png"/><Relationship Id="rId8" Type="http://schemas.openxmlformats.org/officeDocument/2006/relationships/image" Target="media/image1.png"/><Relationship Id="rId51" Type="http://schemas.openxmlformats.org/officeDocument/2006/relationships/image" Target="media/image19.wmf"/><Relationship Id="rId72" Type="http://schemas.openxmlformats.org/officeDocument/2006/relationships/oleObject" Target="embeddings/oleObject25.bin"/><Relationship Id="rId3" Type="http://schemas.openxmlformats.org/officeDocument/2006/relationships/styles" Target="styles.xml"/><Relationship Id="rId12" Type="http://schemas.openxmlformats.org/officeDocument/2006/relationships/image" Target="media/image20.png"/><Relationship Id="rId17" Type="http://schemas.openxmlformats.org/officeDocument/2006/relationships/image" Target="media/image50.jpeg"/><Relationship Id="rId25" Type="http://schemas.openxmlformats.org/officeDocument/2006/relationships/oleObject" Target="embeddings/oleObject1.bin"/><Relationship Id="rId33" Type="http://schemas.openxmlformats.org/officeDocument/2006/relationships/oleObject" Target="embeddings/oleObject6.bin"/><Relationship Id="rId38" Type="http://schemas.openxmlformats.org/officeDocument/2006/relationships/oleObject" Target="embeddings/oleObject8.bin"/><Relationship Id="rId46" Type="http://schemas.openxmlformats.org/officeDocument/2006/relationships/oleObject" Target="embeddings/oleObject11.bin"/><Relationship Id="rId59" Type="http://schemas.openxmlformats.org/officeDocument/2006/relationships/image" Target="media/image21.png"/><Relationship Id="rId67" Type="http://schemas.openxmlformats.org/officeDocument/2006/relationships/image" Target="media/image25.wmf"/><Relationship Id="rId20" Type="http://schemas.openxmlformats.org/officeDocument/2006/relationships/image" Target="media/image70.png"/><Relationship Id="rId41" Type="http://schemas.openxmlformats.org/officeDocument/2006/relationships/oleObject" Target="embeddings/oleObject9.bin"/><Relationship Id="rId54" Type="http://schemas.openxmlformats.org/officeDocument/2006/relationships/oleObject" Target="embeddings/oleObject17.bin"/><Relationship Id="rId62" Type="http://schemas.openxmlformats.org/officeDocument/2006/relationships/image" Target="media/image22.png"/><Relationship Id="rId70" Type="http://schemas.openxmlformats.org/officeDocument/2006/relationships/oleObject" Target="embeddings/oleObject23.bin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bgriffin\Application%20Data\Microsoft\Templates\Normal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06A02-44EF-49C5-BD27-A6099B6189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1</TotalTime>
  <Pages>5</Pages>
  <Words>400</Words>
  <Characters>2298</Characters>
  <Application>Microsoft Office Word</Application>
  <DocSecurity>4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Waycross College</Company>
  <LinksUpToDate>false</LinksUpToDate>
  <CharactersWithSpaces>2693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Melissa Giblin</dc:creator>
  <cp:keywords/>
  <dc:description/>
  <cp:lastModifiedBy>Becky Griffin</cp:lastModifiedBy>
  <cp:revision>2</cp:revision>
  <dcterms:created xsi:type="dcterms:W3CDTF">2025-01-08T17:59:00Z</dcterms:created>
  <dcterms:modified xsi:type="dcterms:W3CDTF">2025-01-08T17:59:00Z</dcterms:modified>
</cp:coreProperties>
</file>